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F4" w:rsidRDefault="00AE1627" w:rsidP="006E7277">
      <w:pPr>
        <w:spacing w:after="0"/>
        <w:rPr>
          <w:b/>
          <w:color w:val="0033CC"/>
          <w:u w:val="single"/>
        </w:rPr>
      </w:pPr>
      <w:r w:rsidRPr="002C2EB4">
        <w:rPr>
          <w:b/>
          <w:color w:val="0033CC"/>
          <w:u w:val="single"/>
        </w:rPr>
        <w:t>NOTES RECUEILLIES DU FORUM ET D’AILLEURS</w:t>
      </w:r>
      <w:r w:rsidR="006E7277">
        <w:rPr>
          <w:b/>
          <w:color w:val="0033CC"/>
          <w:u w:val="single"/>
        </w:rPr>
        <w:t xml:space="preserve"> </w:t>
      </w:r>
      <w:r w:rsidR="006E7277" w:rsidRPr="006E7277">
        <w:rPr>
          <w:b/>
          <w:color w:val="0033CC"/>
        </w:rPr>
        <w:t>=&gt; LIENS EXPLICITES A LA FIN DU DOCUMENT</w:t>
      </w:r>
    </w:p>
    <w:p w:rsidR="00000B2C" w:rsidRDefault="00000B2C" w:rsidP="00C33A4E">
      <w:pPr>
        <w:spacing w:after="0"/>
        <w:rPr>
          <w:b/>
          <w:color w:val="FF0000"/>
        </w:rPr>
      </w:pPr>
      <w:r>
        <w:rPr>
          <w:b/>
          <w:color w:val="FF0000"/>
        </w:rPr>
        <w:t>Chaines portugaise en free KYNG </w:t>
      </w:r>
      <w:r w:rsidR="00980665" w:rsidRPr="00980665">
        <w:rPr>
          <w:b/>
          <w:color w:val="FF0000"/>
          <w:u w:val="single"/>
        </w:rPr>
        <w:t>Hispasat</w:t>
      </w:r>
      <w:r>
        <w:rPr>
          <w:b/>
          <w:color w:val="FF0000"/>
        </w:rPr>
        <w:t>:</w:t>
      </w:r>
    </w:p>
    <w:p w:rsidR="00000B2C" w:rsidRPr="008068DA" w:rsidRDefault="006E7277" w:rsidP="00C33A4E">
      <w:pPr>
        <w:spacing w:after="0"/>
        <w:rPr>
          <w:color w:val="FF0000"/>
        </w:rPr>
      </w:pPr>
      <w:hyperlink r:id="rId6" w:anchor="post1534864" w:history="1">
        <w:r w:rsidR="00000B2C" w:rsidRPr="008068DA">
          <w:rPr>
            <w:rStyle w:val="Lienhypertexte"/>
          </w:rPr>
          <w:t>http://www.dzsat.org/forum/f422/meo-sat-portugal-sport-tv-406407.html#post1534864</w:t>
        </w:r>
      </w:hyperlink>
    </w:p>
    <w:p w:rsidR="00000B2C" w:rsidRDefault="00386ACC" w:rsidP="00C33A4E">
      <w:pPr>
        <w:spacing w:after="0"/>
        <w:rPr>
          <w:b/>
          <w:color w:val="FF0000"/>
        </w:rPr>
      </w:pPr>
      <w:r w:rsidRPr="00386ACC">
        <w:rPr>
          <w:b/>
          <w:color w:val="FF0000"/>
        </w:rPr>
        <w:t>Explication free serveurs KYNG</w:t>
      </w:r>
      <w:r w:rsidR="00000B2C">
        <w:rPr>
          <w:b/>
          <w:color w:val="FF0000"/>
        </w:rPr>
        <w:t> :</w:t>
      </w:r>
    </w:p>
    <w:p w:rsidR="00386ACC" w:rsidRDefault="006E7277" w:rsidP="00C33A4E">
      <w:pPr>
        <w:spacing w:after="0"/>
      </w:pPr>
      <w:hyperlink r:id="rId7" w:anchor="post1534243" w:history="1">
        <w:r w:rsidR="00000B2C" w:rsidRPr="00BA68AF">
          <w:rPr>
            <w:rStyle w:val="Lienhypertexte"/>
          </w:rPr>
          <w:t>http://www.dzsat.org/forum/f422/flash-info-team-kyng-free-serveur-410985.html#post1534243</w:t>
        </w:r>
      </w:hyperlink>
    </w:p>
    <w:p w:rsidR="00000B2C" w:rsidRDefault="00C67679" w:rsidP="00C33A4E">
      <w:pPr>
        <w:spacing w:after="0"/>
      </w:pPr>
      <w:r>
        <w:t>Ryacine: Les free servers et les serveurs CCcam/NewCamd sont complètement différents. Si tu as les serveurs qui marchent ça ne veut rien dire par rapport aux free servers. La différence, elle est de taille. Les serveurs CCcam/NewCamd marchent avec des requêtes du types ECM, c'est à dire, ils se comportent comme une carte distante, les informations de la chaine elle même n'est pas du tout prises en comptes. Les free servers/Dongle ne fonctionnent pas du tout comme ça. Les requêtes sur les free servers sont du type: La position orbitale du satellite, la fréquence du transpondeur et le service ID de la chaine. Or, sur un récepteur, le transpondeur et le service ID ne peuvent pas être erronés mais pas le satellite. Erreur ici ’19.2</w:t>
      </w:r>
      <w:r w:rsidRPr="00C67679">
        <w:rPr>
          <w:color w:val="FF0000"/>
        </w:rPr>
        <w:t>W</w:t>
      </w:r>
      <w:r>
        <w:t>=&gt;</w:t>
      </w:r>
      <w:r w:rsidRPr="00C67679">
        <w:rPr>
          <w:b/>
          <w:color w:val="0033CC"/>
        </w:rPr>
        <w:t>E</w:t>
      </w:r>
      <w:r>
        <w:t>’</w:t>
      </w:r>
    </w:p>
    <w:p w:rsidR="00196440" w:rsidRDefault="00D01BF5" w:rsidP="00C33A4E">
      <w:pPr>
        <w:spacing w:after="0"/>
        <w:rPr>
          <w:b/>
          <w:color w:val="FF0000"/>
        </w:rPr>
      </w:pPr>
      <w:r w:rsidRPr="00000B2C">
        <w:rPr>
          <w:b/>
          <w:color w:val="FF0000"/>
        </w:rPr>
        <w:t>D</w:t>
      </w:r>
      <w:r w:rsidR="003753BF" w:rsidRPr="00000B2C">
        <w:rPr>
          <w:b/>
          <w:color w:val="FF0000"/>
        </w:rPr>
        <w:t>ésactiv</w:t>
      </w:r>
      <w:r w:rsidR="003B1FBC" w:rsidRPr="00000B2C">
        <w:rPr>
          <w:b/>
          <w:color w:val="FF0000"/>
        </w:rPr>
        <w:t>er</w:t>
      </w:r>
      <w:r w:rsidR="00FA501E" w:rsidRPr="00000B2C">
        <w:rPr>
          <w:b/>
          <w:color w:val="FF0000"/>
        </w:rPr>
        <w:t xml:space="preserve"> les free</w:t>
      </w:r>
      <w:r w:rsidR="003753BF" w:rsidRPr="00000B2C">
        <w:rPr>
          <w:b/>
          <w:color w:val="FF0000"/>
        </w:rPr>
        <w:t xml:space="preserve"> server si tu utilise </w:t>
      </w:r>
      <w:r w:rsidR="00A1432E" w:rsidRPr="00000B2C">
        <w:rPr>
          <w:b/>
          <w:color w:val="FF0000"/>
        </w:rPr>
        <w:t xml:space="preserve">des </w:t>
      </w:r>
      <w:r w:rsidR="003753BF" w:rsidRPr="00000B2C">
        <w:rPr>
          <w:b/>
          <w:color w:val="FF0000"/>
        </w:rPr>
        <w:t>serveur</w:t>
      </w:r>
      <w:r w:rsidR="00A1432E" w:rsidRPr="00000B2C">
        <w:rPr>
          <w:b/>
          <w:color w:val="FF0000"/>
        </w:rPr>
        <w:t>s</w:t>
      </w:r>
      <w:r w:rsidR="003753BF" w:rsidRPr="00000B2C">
        <w:rPr>
          <w:b/>
          <w:color w:val="FF0000"/>
        </w:rPr>
        <w:t xml:space="preserve"> distant</w:t>
      </w:r>
      <w:r w:rsidR="00A1432E" w:rsidRPr="00000B2C">
        <w:rPr>
          <w:b/>
          <w:color w:val="FF0000"/>
        </w:rPr>
        <w:t>s</w:t>
      </w:r>
    </w:p>
    <w:p w:rsidR="00196440" w:rsidRDefault="00196440" w:rsidP="00C33A4E">
      <w:pPr>
        <w:spacing w:after="0"/>
        <w:rPr>
          <w:b/>
          <w:color w:val="FF0000"/>
        </w:rPr>
      </w:pPr>
      <w:r>
        <w:rPr>
          <w:b/>
          <w:color w:val="FF0000"/>
        </w:rPr>
        <w:t>PRIO :</w:t>
      </w:r>
    </w:p>
    <w:p w:rsidR="00196440" w:rsidRDefault="00196440" w:rsidP="00C33A4E">
      <w:pPr>
        <w:spacing w:after="0"/>
      </w:pPr>
      <w:r>
        <w:t>ajout de la carte, bon décodage de FR3 Région,</w:t>
      </w:r>
      <w:r>
        <w:br/>
        <w:t>ajout du fichier KEY vidé, ça marche toujours,</w:t>
      </w:r>
      <w:r>
        <w:br/>
        <w:t>ajout de mon fichier avec les prio (sans ignore), re</w:t>
      </w:r>
      <w:r w:rsidR="00360904">
        <w:t xml:space="preserve"> </w:t>
      </w:r>
      <w:r>
        <w:t>latence pour FR3 region</w:t>
      </w:r>
      <w:r>
        <w:br/>
        <w:t xml:space="preserve">ajout de la ligne 0500:030B00 en tête des prio, et ça marche </w:t>
      </w:r>
      <w:r>
        <w:br/>
        <w:t>0500:030B00</w:t>
      </w:r>
      <w:r>
        <w:br/>
        <w:t>0100:003311</w:t>
      </w:r>
      <w:r>
        <w:br/>
        <w:t>0500:032830</w:t>
      </w:r>
      <w:r>
        <w:br/>
        <w:t>0100:00006D</w:t>
      </w:r>
      <w:r>
        <w:br/>
        <w:t>0100:003315</w:t>
      </w:r>
      <w:r>
        <w:br/>
        <w:t>0500:042800</w:t>
      </w:r>
      <w:r>
        <w:br/>
        <w:t>09CD:000000</w:t>
      </w:r>
      <w:r>
        <w:br/>
        <w:t>0100:000068</w:t>
      </w:r>
      <w:r>
        <w:br/>
        <w:t>0500:042700</w:t>
      </w:r>
      <w:r>
        <w:br/>
        <w:t>0500:043800</w:t>
      </w:r>
    </w:p>
    <w:p w:rsidR="00196440" w:rsidRDefault="00196440" w:rsidP="00C33A4E">
      <w:pPr>
        <w:spacing w:after="0"/>
      </w:pPr>
      <w:r>
        <w:t>Pour les keys et pour les avoir toutes désactivées pas de différence  à part l’EMU</w:t>
      </w:r>
    </w:p>
    <w:p w:rsidR="00FD3972" w:rsidRDefault="00196440" w:rsidP="00C33A4E">
      <w:pPr>
        <w:spacing w:after="0"/>
      </w:pPr>
      <w:r>
        <w:t>Tout désactivé à l'exception du viaccess SRG-SS2 023800 (RTS)</w:t>
      </w:r>
      <w:r w:rsidR="00831D29">
        <w:t xml:space="preserve"> ++ 030B00</w:t>
      </w:r>
      <w:r w:rsidR="003753BF" w:rsidRPr="00000B2C">
        <w:rPr>
          <w:b/>
          <w:color w:val="FF0000"/>
        </w:rPr>
        <w:br/>
      </w:r>
      <w:r w:rsidR="003753BF">
        <w:t xml:space="preserve">Si tu te </w:t>
      </w:r>
      <w:r w:rsidR="00747C88">
        <w:t>sers</w:t>
      </w:r>
      <w:r w:rsidR="003753BF">
        <w:t xml:space="preserve"> que des </w:t>
      </w:r>
      <w:r w:rsidR="00747C88">
        <w:t>free</w:t>
      </w:r>
      <w:r w:rsidR="003753BF">
        <w:t xml:space="preserve"> servers tu </w:t>
      </w:r>
      <w:r w:rsidR="00562C43">
        <w:t>mets</w:t>
      </w:r>
      <w:r w:rsidR="003753BF">
        <w:t xml:space="preserve"> </w:t>
      </w:r>
      <w:r w:rsidRPr="00196440">
        <w:rPr>
          <w:b/>
        </w:rPr>
        <w:t>1</w:t>
      </w:r>
      <w:r w:rsidR="003753BF">
        <w:t xml:space="preserve">.serveur gratuit </w:t>
      </w:r>
      <w:r w:rsidRPr="00196440">
        <w:rPr>
          <w:b/>
        </w:rPr>
        <w:t>2</w:t>
      </w:r>
      <w:r>
        <w:t xml:space="preserve">. C-line </w:t>
      </w:r>
      <w:r w:rsidRPr="00196440">
        <w:rPr>
          <w:b/>
        </w:rPr>
        <w:t>3</w:t>
      </w:r>
      <w:r>
        <w:t xml:space="preserve">.emulateur </w:t>
      </w:r>
      <w:r w:rsidR="003753BF">
        <w:t xml:space="preserve">et aucune </w:t>
      </w:r>
    </w:p>
    <w:p w:rsidR="00491632" w:rsidRDefault="007E7A6E" w:rsidP="00C33A4E">
      <w:pPr>
        <w:spacing w:after="0"/>
      </w:pPr>
      <w:r>
        <w:t>On ne peut</w:t>
      </w:r>
      <w:r w:rsidR="00A1432E">
        <w:t xml:space="preserve"> activer qu'un seul</w:t>
      </w:r>
      <w:r w:rsidR="00491632">
        <w:t xml:space="preserve"> serveur, regarder ici =&gt; </w:t>
      </w:r>
      <w:hyperlink r:id="rId8" w:tgtFrame="_blank" w:history="1">
        <w:r w:rsidR="00491632">
          <w:rPr>
            <w:rStyle w:val="Lienhypertexte"/>
          </w:rPr>
          <w:t>http://www.dzsat.org/forum/f422/conn...ts-313493.html</w:t>
        </w:r>
      </w:hyperlink>
    </w:p>
    <w:p w:rsidR="00491632" w:rsidRDefault="00491632" w:rsidP="00C33A4E">
      <w:pPr>
        <w:pBdr>
          <w:bottom w:val="single" w:sz="6" w:space="1" w:color="auto"/>
        </w:pBdr>
        <w:spacing w:after="0"/>
      </w:pPr>
      <w:r w:rsidRPr="003B1FBC">
        <w:rPr>
          <w:color w:val="FF0000"/>
        </w:rPr>
        <w:t xml:space="preserve">carton de l'Atlas </w:t>
      </w:r>
      <w:r>
        <w:t>est en arabe et anglais, tandis q</w:t>
      </w:r>
      <w:r w:rsidR="007E7A6E">
        <w:t>ue le carton du cristor Atlas HD</w:t>
      </w:r>
      <w:r>
        <w:t xml:space="preserve"> 100 est en espagnol et anglais, les télécommandes sont blanche et noir pour l'atlas, et, noire pour le cristor atlas, les châssis sont les mêmes, j'habite à Barcelone en </w:t>
      </w:r>
      <w:r w:rsidR="00223BA3">
        <w:t>E</w:t>
      </w:r>
      <w:r>
        <w:t>spagne, et ici c'est maintenant le cristor atlas hd100 qui est vendu, je possède les 2 modèl</w:t>
      </w:r>
      <w:r w:rsidR="00A1432E">
        <w:t>e</w:t>
      </w:r>
      <w:r>
        <w:t xml:space="preserve">s, l'atlas et le cristor, fabriqué il me semble en R.P.C les </w:t>
      </w:r>
      <w:r w:rsidR="007E7A6E">
        <w:t>codes-barres</w:t>
      </w:r>
      <w:r>
        <w:t xml:space="preserve"> commencent par 61 pour l'atlas et 84 pour le cristor atlas</w:t>
      </w:r>
    </w:p>
    <w:p w:rsidR="00A01376" w:rsidRDefault="00D01BF5" w:rsidP="00C33A4E">
      <w:pPr>
        <w:spacing w:after="0"/>
      </w:pPr>
      <w:r>
        <w:rPr>
          <w:b/>
          <w:color w:val="FF0000"/>
        </w:rPr>
        <w:t>E</w:t>
      </w:r>
      <w:r w:rsidR="00536C23">
        <w:rPr>
          <w:b/>
          <w:color w:val="FF0000"/>
        </w:rPr>
        <w:t xml:space="preserve">rror </w:t>
      </w:r>
      <w:r w:rsidR="00A01376" w:rsidRPr="00A01376">
        <w:rPr>
          <w:b/>
          <w:color w:val="FF0000"/>
        </w:rPr>
        <w:t>Status FA, 1</w:t>
      </w:r>
      <w:r w:rsidR="00A01376" w:rsidRPr="00A01376">
        <w:rPr>
          <w:color w:val="FF0000"/>
        </w:rPr>
        <w:t xml:space="preserve"> </w:t>
      </w:r>
      <w:r>
        <w:t>tu essai de le répare</w:t>
      </w:r>
      <w:r w:rsidR="00A01376">
        <w:t>r comme ça: avant tout prépares tes fichiers, récupères le</w:t>
      </w:r>
      <w:r w:rsidR="00223BA3">
        <w:t xml:space="preserve"> </w:t>
      </w:r>
      <w:r w:rsidR="00A01376">
        <w:t xml:space="preserve">dernier mainsoft Atlas HD-200 MainSoftware B106.rar sur le download ICI, </w:t>
      </w:r>
      <w:r w:rsidR="007E7A6E">
        <w:t>ensuite tu</w:t>
      </w:r>
      <w:r w:rsidR="00A01376">
        <w:t xml:space="preserve"> l'extrais et le renommes kyng_usb.kuu et tu mets sur une clé </w:t>
      </w:r>
      <w:r w:rsidR="007E7A6E">
        <w:t>USB</w:t>
      </w:r>
      <w:r w:rsidR="00A01376">
        <w:t xml:space="preserve"> </w:t>
      </w:r>
      <w:r w:rsidR="007E7A6E">
        <w:t>formatée</w:t>
      </w:r>
      <w:r w:rsidR="00A01376">
        <w:t xml:space="preserve"> en fat 32, ensuite tu fais le clean ,c'est </w:t>
      </w:r>
      <w:r w:rsidR="007E7A6E">
        <w:t>à</w:t>
      </w:r>
      <w:r w:rsidR="00A01376">
        <w:t xml:space="preserve"> dire tu te mets devant le démo tu repères les bouton CH-bas" et "VOL-droit? ,tu reboot le démo et pendant le reboot tu appuies d'abord sur le bouton CH-bas" suivi du bouton "VOL-droit et normale</w:t>
      </w:r>
      <w:r w:rsidR="007E7A6E">
        <w:t>me</w:t>
      </w:r>
      <w:r w:rsidR="00A01376">
        <w:t xml:space="preserve">nt le clean se déclenche avec Une lettre et des chiffres qui défilent en </w:t>
      </w:r>
      <w:r w:rsidR="007E7A6E">
        <w:t>façade</w:t>
      </w:r>
      <w:r w:rsidR="00A01376">
        <w:t xml:space="preserve"> du </w:t>
      </w:r>
      <w:r w:rsidR="007E7A6E">
        <w:t>démo, quand</w:t>
      </w:r>
      <w:r w:rsidR="00A01376">
        <w:t xml:space="preserve"> il affiche End éteindre le bouton </w:t>
      </w:r>
      <w:r w:rsidR="007E7A6E">
        <w:t>à</w:t>
      </w:r>
      <w:r w:rsidR="00A01376">
        <w:t xml:space="preserve"> l'arrière, mettre la clé </w:t>
      </w:r>
      <w:r w:rsidR="007E7A6E">
        <w:t>USB</w:t>
      </w:r>
      <w:r w:rsidR="00A01376">
        <w:t xml:space="preserve"> avec le fichier kyng_usb.kuu et rallumer le démo tout en tenant appuyée la touche "VOL-gauche" , l'indication </w:t>
      </w:r>
      <w:r w:rsidR="007E7A6E">
        <w:t>USB</w:t>
      </w:r>
      <w:r w:rsidR="00A01376">
        <w:t xml:space="preserve"> apparait en </w:t>
      </w:r>
      <w:r w:rsidR="007E7A6E">
        <w:t xml:space="preserve">façade puis </w:t>
      </w:r>
      <w:r w:rsidR="00A01376">
        <w:t>défilem</w:t>
      </w:r>
      <w:r w:rsidR="00CB2FF3">
        <w:t xml:space="preserve">ent jusqu'à End puis </w:t>
      </w:r>
      <w:r w:rsidR="007E7A6E">
        <w:t>éteindre</w:t>
      </w:r>
      <w:r w:rsidR="00CB2FF3">
        <w:t xml:space="preserve"> à</w:t>
      </w:r>
      <w:r w:rsidR="00A01376">
        <w:t xml:space="preserve"> nouveau </w:t>
      </w:r>
      <w:r w:rsidR="002C2EB4">
        <w:t>à</w:t>
      </w:r>
      <w:r w:rsidR="00A01376">
        <w:t xml:space="preserve"> l'arrière et rallumer.</w:t>
      </w:r>
    </w:p>
    <w:p w:rsidR="00A01376" w:rsidRDefault="00A1432E" w:rsidP="00C33A4E">
      <w:pPr>
        <w:spacing w:after="0"/>
      </w:pPr>
      <w:r>
        <w:t>Après tu peux</w:t>
      </w:r>
      <w:r w:rsidR="00A01376">
        <w:t xml:space="preserve"> accéder au Menu avec la télécommande et tu fais les réglages (tuners disecq, scanner les </w:t>
      </w:r>
      <w:r w:rsidR="007E7A6E">
        <w:t>satellite</w:t>
      </w:r>
      <w:r w:rsidR="00A01376">
        <w:t xml:space="preserve">/s, liste de favorite, </w:t>
      </w:r>
      <w:r w:rsidR="007E7A6E">
        <w:t>etc.</w:t>
      </w:r>
      <w:r w:rsidR="00A01376">
        <w:t>) voir les TUTO's Atlas</w:t>
      </w:r>
    </w:p>
    <w:p w:rsidR="00493046" w:rsidRDefault="007E7A6E" w:rsidP="00C33A4E">
      <w:pPr>
        <w:spacing w:after="0"/>
        <w:rPr>
          <w:lang w:val="en-US"/>
        </w:rPr>
      </w:pPr>
      <w:r w:rsidRPr="003B1FBC">
        <w:rPr>
          <w:color w:val="FF0000"/>
        </w:rPr>
        <w:t>Sur</w:t>
      </w:r>
      <w:r w:rsidR="00493046" w:rsidRPr="003B1FBC">
        <w:rPr>
          <w:color w:val="FF0000"/>
        </w:rPr>
        <w:t xml:space="preserve"> Hotbird </w:t>
      </w:r>
      <w:r w:rsidR="00493046" w:rsidRPr="003B1FBC">
        <w:t xml:space="preserve">tu as </w:t>
      </w:r>
      <w:r w:rsidR="00493046" w:rsidRPr="003B1FBC">
        <w:rPr>
          <w:bCs/>
        </w:rPr>
        <w:t>RTS Suisse</w:t>
      </w:r>
      <w:r w:rsidR="00493046" w:rsidRPr="003B1FBC">
        <w:t xml:space="preserve"> en EMU.</w:t>
      </w:r>
      <w:r w:rsidR="00493046" w:rsidRPr="003B1FBC">
        <w:br/>
      </w:r>
      <w:r w:rsidR="00493046" w:rsidRPr="003B1FBC">
        <w:rPr>
          <w:bCs/>
          <w:lang w:val="en-US"/>
        </w:rPr>
        <w:t xml:space="preserve">Cyfra+ / BIS </w:t>
      </w:r>
      <w:r w:rsidRPr="003B1FBC">
        <w:rPr>
          <w:bCs/>
          <w:lang w:val="en-US"/>
        </w:rPr>
        <w:t>TV</w:t>
      </w:r>
      <w:r w:rsidR="00493046" w:rsidRPr="003B1FBC">
        <w:rPr>
          <w:bCs/>
          <w:lang w:val="en-US"/>
        </w:rPr>
        <w:t xml:space="preserve"> / JSC Sport</w:t>
      </w:r>
      <w:r w:rsidR="00493046" w:rsidRPr="003B1FBC">
        <w:rPr>
          <w:lang w:val="en-US"/>
        </w:rPr>
        <w:t xml:space="preserve"> </w:t>
      </w:r>
      <w:r w:rsidR="00493046" w:rsidRPr="00BB1981">
        <w:rPr>
          <w:color w:val="FF0000"/>
          <w:lang w:val="en-US"/>
        </w:rPr>
        <w:t>via frees servers.</w:t>
      </w:r>
    </w:p>
    <w:p w:rsidR="00BB1981" w:rsidRDefault="006E7277" w:rsidP="00C33A4E">
      <w:pPr>
        <w:spacing w:after="0"/>
        <w:rPr>
          <w:lang w:val="en-US"/>
        </w:rPr>
      </w:pPr>
      <w:hyperlink r:id="rId9" w:history="1">
        <w:r w:rsidR="006A7E90" w:rsidRPr="00275C87">
          <w:rPr>
            <w:rStyle w:val="Lienhypertexte"/>
            <w:lang w:val="en-US"/>
          </w:rPr>
          <w:t>http://www.dzsat.org/forum/f422/connecter-le-hd100-a-internet-et-utiliser-les-serveurs-gratuits-313493.html</w:t>
        </w:r>
      </w:hyperlink>
    </w:p>
    <w:p w:rsidR="006A7E90" w:rsidRPr="006A7E90" w:rsidRDefault="006A7E90" w:rsidP="00C33A4E">
      <w:pPr>
        <w:spacing w:after="0"/>
      </w:pPr>
      <w:r w:rsidRPr="006A7E90">
        <w:rPr>
          <w:color w:val="FF0000"/>
        </w:rPr>
        <w:t xml:space="preserve">Atlas HD-100 câble RS232 (DB9-DB9) </w:t>
      </w:r>
      <w:r w:rsidRPr="006A7E90">
        <w:t xml:space="preserve">pour flasher à l'aide d'un pc de bureau obligatoirement injecter la dernière version du Bootloader afin d'éviter </w:t>
      </w:r>
      <w:r>
        <w:t xml:space="preserve">FAIL </w:t>
      </w:r>
      <w:r w:rsidRPr="006A7E90">
        <w:t>par contre, si votre récepteur tombe sur "FAIL" et qu'il soit doté du boot A102, vous pouvez le résoudre à l'aide d'une clef USB et c'est plus simple et facile.</w:t>
      </w:r>
    </w:p>
    <w:p w:rsidR="006A7E90" w:rsidRPr="006A7E90" w:rsidRDefault="006A7E90" w:rsidP="00C33A4E">
      <w:pPr>
        <w:spacing w:after="0"/>
      </w:pPr>
      <w:r w:rsidRPr="006A7E90">
        <w:t>Sur ce, je vous conseil</w:t>
      </w:r>
      <w:r>
        <w:t>le</w:t>
      </w:r>
      <w:r w:rsidRPr="006A7E90">
        <w:t xml:space="preserve"> d'injecter le </w:t>
      </w:r>
      <w:r w:rsidRPr="006A7E90">
        <w:rPr>
          <w:b/>
          <w:color w:val="0066FF"/>
        </w:rPr>
        <w:t>Boot A103</w:t>
      </w:r>
      <w:r w:rsidRPr="006A7E90">
        <w:rPr>
          <w:color w:val="FF0000"/>
        </w:rPr>
        <w:t xml:space="preserve"> </w:t>
      </w:r>
      <w:r w:rsidRPr="006A7E90">
        <w:t>dès la première utilisation de votre récepteur.</w:t>
      </w:r>
    </w:p>
    <w:p w:rsidR="006A7E90" w:rsidRPr="006A7E90" w:rsidRDefault="00A1432E" w:rsidP="00C33A4E">
      <w:pPr>
        <w:spacing w:after="0"/>
      </w:pPr>
      <w:r>
        <w:rPr>
          <w:color w:val="FF0000"/>
        </w:rPr>
        <w:lastRenderedPageBreak/>
        <w:t>I</w:t>
      </w:r>
      <w:r w:rsidR="006A7E90" w:rsidRPr="006A7E90">
        <w:rPr>
          <w:color w:val="FF0000"/>
        </w:rPr>
        <w:t>njecter le boot A102 via internet</w:t>
      </w:r>
      <w:r w:rsidR="006A7E90" w:rsidRPr="006A7E90">
        <w:t>, aller au Menu ==&gt; Restaurer / Mise à jour des données ==&gt; Changer de "USB" vers "Serveur de fichiers KYNG" ==&gt; Choisir HD-100 Bootloader A103.kuf.</w:t>
      </w:r>
    </w:p>
    <w:p w:rsidR="006A7E90" w:rsidRPr="006A7E90" w:rsidRDefault="006A7E90" w:rsidP="00C33A4E">
      <w:pPr>
        <w:spacing w:after="0"/>
      </w:pPr>
      <w:r w:rsidRPr="006A7E90">
        <w:t>NB: Pour injecter le boot via internet, vous devez être avec la version Mainsoft A113 et plus.</w:t>
      </w:r>
    </w:p>
    <w:p w:rsidR="006A7E90" w:rsidRDefault="006A7E90" w:rsidP="00C33A4E">
      <w:pPr>
        <w:spacing w:after="0"/>
      </w:pPr>
      <w:r w:rsidRPr="006A7E90">
        <w:t>Même cas pour l'HD-200s avec le dernier Boot B101.</w:t>
      </w:r>
    </w:p>
    <w:p w:rsidR="004D2329" w:rsidRDefault="004D2329" w:rsidP="00C33A4E">
      <w:pPr>
        <w:pBdr>
          <w:bottom w:val="single" w:sz="6" w:space="1" w:color="auto"/>
        </w:pBdr>
        <w:spacing w:after="0"/>
        <w:rPr>
          <w:color w:val="333333"/>
        </w:rPr>
      </w:pPr>
      <w:r w:rsidRPr="004D2329">
        <w:rPr>
          <w:color w:val="333333"/>
        </w:rPr>
        <w:t>Il faut savoir qu'</w:t>
      </w:r>
      <w:r w:rsidRPr="004F3585">
        <w:rPr>
          <w:color w:val="FF0000"/>
        </w:rPr>
        <w:t>une chaîne peut avoir Plusieurs SID</w:t>
      </w:r>
      <w:r w:rsidRPr="004D2329">
        <w:rPr>
          <w:color w:val="333333"/>
        </w:rPr>
        <w:t>, et en général les chaines de C+/CSAT en au moins deux SID, donc il est possible que vous zappiez</w:t>
      </w:r>
      <w:r w:rsidR="004F3585">
        <w:rPr>
          <w:color w:val="333333"/>
        </w:rPr>
        <w:t xml:space="preserve"> sur une chaîne HD et que celle-</w:t>
      </w:r>
      <w:r w:rsidRPr="004D2329">
        <w:rPr>
          <w:color w:val="333333"/>
        </w:rPr>
        <w:t>ci ne s'ouvre pas, tout juste par ce que vous avez choisi cette chaine avec le mauvais SID, et donc, il faut choisir l'autre qui marche.</w:t>
      </w:r>
    </w:p>
    <w:p w:rsidR="00541D43" w:rsidRPr="00541D43" w:rsidRDefault="00541D43" w:rsidP="00C33A4E">
      <w:pPr>
        <w:spacing w:after="0" w:line="240" w:lineRule="auto"/>
        <w:outlineLvl w:val="1"/>
        <w:rPr>
          <w:rFonts w:ascii="Times New Roman" w:eastAsia="Times New Roman" w:hAnsi="Times New Roman" w:cs="Times New Roman"/>
          <w:b/>
          <w:bCs/>
          <w:sz w:val="24"/>
          <w:szCs w:val="24"/>
          <w:lang w:eastAsia="fr-BE"/>
        </w:rPr>
      </w:pPr>
      <w:r w:rsidRPr="00541D43">
        <w:rPr>
          <w:rFonts w:ascii="Times New Roman" w:eastAsia="Times New Roman" w:hAnsi="Times New Roman" w:cs="Times New Roman"/>
          <w:b/>
          <w:bCs/>
          <w:sz w:val="24"/>
          <w:szCs w:val="24"/>
          <w:lang w:eastAsia="fr-BE"/>
        </w:rPr>
        <w:t>Partager votre carte SECA sur Oscam/cccam</w:t>
      </w:r>
    </w:p>
    <w:p w:rsidR="00541D43" w:rsidRDefault="00541D43" w:rsidP="00C33A4E">
      <w:pPr>
        <w:spacing w:after="0"/>
      </w:pPr>
      <w:r>
        <w:t>Ensuite, allez dans menu-&gt;contrôle d'accès-&gt;ethernet</w:t>
      </w:r>
      <w:r>
        <w:br/>
        <w:t>Là, vous devez mettre Activer et ajouter un port que vous aurez ouvert sur votre routeur.</w:t>
      </w:r>
      <w:r>
        <w:br/>
        <w:t xml:space="preserve">Ensuite sous oscam dans reader </w:t>
      </w:r>
      <w:r w:rsidR="00747C88">
        <w:t xml:space="preserve">: </w:t>
      </w:r>
      <w:r>
        <w:br/>
      </w:r>
      <w:r w:rsidRPr="00541D43">
        <w:rPr>
          <w:rFonts w:ascii="Arial" w:hAnsi="Arial" w:cs="Arial"/>
          <w:color w:val="0066FF"/>
        </w:rPr>
        <w:t>[reader</w:t>
      </w:r>
      <w:r w:rsidR="00747C88" w:rsidRPr="00541D43">
        <w:rPr>
          <w:rFonts w:ascii="Arial" w:hAnsi="Arial" w:cs="Arial"/>
          <w:color w:val="0066FF"/>
        </w:rPr>
        <w:t xml:space="preserve">] </w:t>
      </w:r>
      <w:r w:rsidRPr="00541D43">
        <w:rPr>
          <w:rFonts w:ascii="Arial" w:hAnsi="Arial" w:cs="Arial"/>
          <w:color w:val="0066FF"/>
        </w:rPr>
        <w:br/>
        <w:t>label = atlashd</w:t>
      </w:r>
      <w:r w:rsidRPr="00541D43">
        <w:rPr>
          <w:rFonts w:ascii="Arial" w:hAnsi="Arial" w:cs="Arial"/>
          <w:color w:val="0066FF"/>
        </w:rPr>
        <w:br/>
        <w:t>protocol = radegast</w:t>
      </w:r>
      <w:r w:rsidRPr="00541D43">
        <w:rPr>
          <w:rFonts w:ascii="Arial" w:hAnsi="Arial" w:cs="Arial"/>
          <w:color w:val="0066FF"/>
        </w:rPr>
        <w:br/>
        <w:t>device = IP de ton atlas</w:t>
      </w:r>
      <w:proofErr w:type="gramStart"/>
      <w:r w:rsidRPr="00541D43">
        <w:rPr>
          <w:rFonts w:ascii="Arial" w:hAnsi="Arial" w:cs="Arial"/>
          <w:color w:val="0066FF"/>
        </w:rPr>
        <w:t>,port</w:t>
      </w:r>
      <w:proofErr w:type="gramEnd"/>
      <w:r w:rsidRPr="00541D43">
        <w:rPr>
          <w:rFonts w:ascii="Arial" w:hAnsi="Arial" w:cs="Arial"/>
          <w:color w:val="0066FF"/>
        </w:rPr>
        <w:br/>
        <w:t>reconnecttimeout = 0</w:t>
      </w:r>
      <w:r w:rsidRPr="00541D43">
        <w:rPr>
          <w:rFonts w:ascii="Arial" w:hAnsi="Arial" w:cs="Arial"/>
          <w:color w:val="0066FF"/>
        </w:rPr>
        <w:br/>
        <w:t>caid = 0100</w:t>
      </w:r>
      <w:r w:rsidRPr="00541D43">
        <w:rPr>
          <w:rFonts w:ascii="Arial" w:hAnsi="Arial" w:cs="Arial"/>
          <w:color w:val="0066FF"/>
        </w:rPr>
        <w:br/>
        <w:t>ident = 0100:003311,003315</w:t>
      </w:r>
      <w:r w:rsidRPr="00541D43">
        <w:rPr>
          <w:rFonts w:ascii="Arial" w:hAnsi="Arial" w:cs="Arial"/>
          <w:color w:val="0066FF"/>
        </w:rPr>
        <w:br/>
        <w:t>group = 1</w:t>
      </w:r>
      <w:r w:rsidRPr="00541D43">
        <w:rPr>
          <w:color w:val="0066FF"/>
        </w:rPr>
        <w:br/>
      </w:r>
      <w:r>
        <w:t>Et sous cccam :</w:t>
      </w:r>
      <w:r>
        <w:br/>
      </w:r>
      <w:r w:rsidRPr="00541D43">
        <w:rPr>
          <w:color w:val="0066FF"/>
        </w:rPr>
        <w:t>R: ipAtlahd votreport 0100 003311</w:t>
      </w:r>
      <w:r w:rsidRPr="00541D43">
        <w:rPr>
          <w:color w:val="0066FF"/>
        </w:rPr>
        <w:br/>
        <w:t>R: ipAtlahd votreport 0100 003315</w:t>
      </w:r>
      <w:r w:rsidRPr="00541D43">
        <w:rPr>
          <w:color w:val="0066FF"/>
        </w:rPr>
        <w:br/>
      </w:r>
      <w:r>
        <w:t>N'oubliez pas de mettre votre atlas en mode DHCP</w:t>
      </w:r>
    </w:p>
    <w:p w:rsidR="00D61909" w:rsidRDefault="001326B5" w:rsidP="00C33A4E">
      <w:pPr>
        <w:pBdr>
          <w:top w:val="single" w:sz="6" w:space="1" w:color="auto"/>
          <w:bottom w:val="single" w:sz="6" w:space="1" w:color="auto"/>
        </w:pBdr>
        <w:spacing w:after="0"/>
        <w:rPr>
          <w:color w:val="0000FF"/>
        </w:rPr>
      </w:pPr>
      <w:r w:rsidRPr="006D1CB0">
        <w:rPr>
          <w:b/>
          <w:bCs/>
          <w:color w:val="000000" w:themeColor="text1"/>
        </w:rPr>
        <w:t>CLEAN</w:t>
      </w:r>
      <w:r>
        <w:rPr>
          <w:b/>
          <w:bCs/>
          <w:color w:val="FF0000"/>
        </w:rPr>
        <w:t xml:space="preserve">  </w:t>
      </w:r>
      <w:r w:rsidRPr="001326B5">
        <w:rPr>
          <w:b/>
          <w:bCs/>
          <w:color w:val="000000" w:themeColor="text1"/>
        </w:rPr>
        <w:t>HD100 :</w:t>
      </w:r>
      <w:r>
        <w:rPr>
          <w:b/>
          <w:bCs/>
          <w:color w:val="FF0000"/>
        </w:rPr>
        <w:t xml:space="preserve"> </w:t>
      </w:r>
      <w:r w:rsidR="00541D43">
        <w:rPr>
          <w:b/>
          <w:bCs/>
          <w:color w:val="FF0000"/>
        </w:rPr>
        <w:t xml:space="preserve">ASSUREZ VOUS D'AVOIR LE BOOTLOADER A103 D’INSTALLÉ </w:t>
      </w:r>
      <w:r w:rsidR="006D1CB0">
        <w:rPr>
          <w:b/>
          <w:bCs/>
          <w:color w:val="FF0000"/>
        </w:rPr>
        <w:t xml:space="preserve"> </w:t>
      </w:r>
      <w:r w:rsidR="006D1CB0" w:rsidRPr="006D1CB0">
        <w:rPr>
          <w:b/>
          <w:bCs/>
          <w:color w:val="000000" w:themeColor="text1"/>
        </w:rPr>
        <w:t>AVANT LE CLEAN</w:t>
      </w:r>
      <w:r w:rsidR="00541D43" w:rsidRPr="006D1CB0">
        <w:rPr>
          <w:color w:val="000000" w:themeColor="text1"/>
        </w:rPr>
        <w:br/>
      </w:r>
      <w:r w:rsidR="00D61909">
        <w:rPr>
          <w:color w:val="0000FF"/>
        </w:rPr>
        <w:t>c'est à</w:t>
      </w:r>
      <w:r w:rsidR="00541D43">
        <w:rPr>
          <w:color w:val="0000FF"/>
        </w:rPr>
        <w:t xml:space="preserve"> dire: avant tout prépares tes fichiers , donc récupères la liste de chaines , le fichier sharing , récupères le dernier mainsoft Atlas HD-100 MainSoftware A119.rar sur le download , ensuite tu l'extrais et le renommes </w:t>
      </w:r>
      <w:r w:rsidR="00541D43">
        <w:rPr>
          <w:rStyle w:val="skimwords-unlinked"/>
        </w:rPr>
        <w:t>kyng_usb.kuu</w:t>
      </w:r>
      <w:r w:rsidR="00541D43">
        <w:rPr>
          <w:color w:val="0000FF"/>
        </w:rPr>
        <w:t xml:space="preserve"> et tu mets sur une clé usb formattée en fat 32, ensuite tu fais le clean ,c'est a dire tu te mets devant le démo tu repères les bouton CH</w:t>
      </w:r>
      <w:r w:rsidR="00541D43">
        <w:rPr>
          <w:rFonts w:ascii="Arial" w:hAnsi="Arial" w:cs="Arial"/>
          <w:color w:val="0000FF"/>
        </w:rPr>
        <w:t>▼</w:t>
      </w:r>
      <w:r w:rsidR="00541D43">
        <w:rPr>
          <w:color w:val="0000FF"/>
        </w:rPr>
        <w:t>" et "VOL</w:t>
      </w:r>
      <w:r w:rsidR="00541D43">
        <w:rPr>
          <w:rFonts w:ascii="Arial" w:hAnsi="Arial" w:cs="Arial"/>
          <w:color w:val="0000FF"/>
        </w:rPr>
        <w:t>►</w:t>
      </w:r>
      <w:r w:rsidR="00541D43">
        <w:rPr>
          <w:color w:val="0000FF"/>
        </w:rPr>
        <w:t xml:space="preserve"> ,tu reboot le démo et pendant le reboot après run lorsqu'il y a les tirets----tu appuies d'abord sur le bouton CH</w:t>
      </w:r>
      <w:r w:rsidR="00541D43">
        <w:rPr>
          <w:rFonts w:ascii="Arial" w:hAnsi="Arial" w:cs="Arial"/>
          <w:color w:val="0000FF"/>
        </w:rPr>
        <w:t>▼</w:t>
      </w:r>
      <w:r w:rsidR="00541D43">
        <w:rPr>
          <w:color w:val="0000FF"/>
        </w:rPr>
        <w:t>" suivi du bouton "VOL</w:t>
      </w:r>
      <w:r w:rsidR="00541D43">
        <w:rPr>
          <w:rFonts w:ascii="Arial" w:hAnsi="Arial" w:cs="Arial"/>
          <w:color w:val="0000FF"/>
        </w:rPr>
        <w:t>►</w:t>
      </w:r>
      <w:r w:rsidR="00541D43">
        <w:rPr>
          <w:color w:val="0000FF"/>
        </w:rPr>
        <w:t xml:space="preserve"> et normale</w:t>
      </w:r>
      <w:r w:rsidR="00240D37">
        <w:rPr>
          <w:color w:val="0000FF"/>
        </w:rPr>
        <w:t>men</w:t>
      </w:r>
      <w:r w:rsidR="00541D43">
        <w:rPr>
          <w:color w:val="0000FF"/>
        </w:rPr>
        <w:t>t le clean se déclenche avec Une lettre et des chiffres qui défilent en facade du démo, quand il affiche End éteindre le bout</w:t>
      </w:r>
      <w:r w:rsidR="00240D37">
        <w:rPr>
          <w:color w:val="0000FF"/>
        </w:rPr>
        <w:t>on à</w:t>
      </w:r>
      <w:r w:rsidR="00541D43">
        <w:rPr>
          <w:color w:val="0000FF"/>
        </w:rPr>
        <w:t xml:space="preserve"> l'arrière, mettre la clé usb avec le fichier </w:t>
      </w:r>
      <w:r w:rsidR="00541D43">
        <w:rPr>
          <w:rStyle w:val="skimwords-unlinked"/>
        </w:rPr>
        <w:t>kyng_usb.kuu</w:t>
      </w:r>
      <w:r w:rsidR="00541D43">
        <w:rPr>
          <w:color w:val="0000FF"/>
        </w:rPr>
        <w:t xml:space="preserve"> et rallumer le démo tout en tenant appuyée la touche menu, l'indication usb apparait en </w:t>
      </w:r>
      <w:r w:rsidR="007E7A6E">
        <w:rPr>
          <w:color w:val="0000FF"/>
        </w:rPr>
        <w:t>façade</w:t>
      </w:r>
      <w:r w:rsidR="00541D43">
        <w:rPr>
          <w:color w:val="0000FF"/>
        </w:rPr>
        <w:t xml:space="preserve"> puis </w:t>
      </w:r>
      <w:r w:rsidR="000D29CE">
        <w:rPr>
          <w:color w:val="0000FF"/>
        </w:rPr>
        <w:t>défilement jusqu'a End puis éteindre à</w:t>
      </w:r>
      <w:r w:rsidR="00541D43">
        <w:rPr>
          <w:color w:val="0000FF"/>
        </w:rPr>
        <w:t xml:space="preserve"> </w:t>
      </w:r>
      <w:r w:rsidR="000D29CE">
        <w:rPr>
          <w:color w:val="0000FF"/>
        </w:rPr>
        <w:t>nouveau à</w:t>
      </w:r>
      <w:r w:rsidR="00541D43">
        <w:rPr>
          <w:color w:val="0000FF"/>
        </w:rPr>
        <w:t xml:space="preserve"> l'arrière et rallumer, ensuite remettre la liste de chaines et data sharing, et si les données du sharing restent cryptées allez dans </w:t>
      </w:r>
      <w:r w:rsidR="007E7A6E">
        <w:rPr>
          <w:color w:val="0000FF"/>
        </w:rPr>
        <w:t>contrôle</w:t>
      </w:r>
      <w:r w:rsidR="00541D43">
        <w:rPr>
          <w:color w:val="0000FF"/>
        </w:rPr>
        <w:t xml:space="preserve"> d'</w:t>
      </w:r>
      <w:r w:rsidR="007E7A6E">
        <w:rPr>
          <w:color w:val="0000FF"/>
        </w:rPr>
        <w:t>accès</w:t>
      </w:r>
      <w:r w:rsidR="00541D43">
        <w:rPr>
          <w:color w:val="0000FF"/>
        </w:rPr>
        <w:t xml:space="preserve"> puis mode client </w:t>
      </w:r>
      <w:r w:rsidR="007E7A6E">
        <w:rPr>
          <w:color w:val="0000FF"/>
        </w:rPr>
        <w:t>Ethernet</w:t>
      </w:r>
      <w:r w:rsidR="00541D43">
        <w:rPr>
          <w:color w:val="0000FF"/>
        </w:rPr>
        <w:t xml:space="preserve"> puis tapez 8888.</w:t>
      </w:r>
    </w:p>
    <w:p w:rsidR="000D29CE" w:rsidRDefault="000D29CE" w:rsidP="00C33A4E">
      <w:pPr>
        <w:pBdr>
          <w:top w:val="single" w:sz="6" w:space="1" w:color="auto"/>
          <w:bottom w:val="single" w:sz="6" w:space="1" w:color="auto"/>
        </w:pBdr>
        <w:spacing w:after="0"/>
        <w:rPr>
          <w:color w:val="0000FF"/>
        </w:rPr>
      </w:pPr>
      <w:r>
        <w:rPr>
          <w:b/>
          <w:color w:val="FF0000"/>
          <w:u w:val="single"/>
        </w:rPr>
        <w:t>R</w:t>
      </w:r>
      <w:r w:rsidRPr="000D29CE">
        <w:rPr>
          <w:b/>
          <w:color w:val="FF0000"/>
          <w:u w:val="single"/>
        </w:rPr>
        <w:t>écupération du bootloader</w:t>
      </w:r>
      <w:r>
        <w:t>. Vous mettez une version main software sur un disque USB (FAT32) sur le répertoire racine, vous renommez le fichier "kyng_usb.kuu". Vous le mettez dans le récepteur, vous allumez votre récepteur en appuyant sur le bouton "</w:t>
      </w:r>
      <w:r>
        <w:rPr>
          <w:rFonts w:ascii="Arial" w:hAnsi="Arial" w:cs="Arial"/>
        </w:rPr>
        <w:t>◄</w:t>
      </w:r>
      <w:r>
        <w:t xml:space="preserve">VOL" pour le HD-200s ou le bouton "menu" pour le HD-100. Vous maintenez le bouton appuyé jusqu'à ce que sur la façade vous aurez "usb", vous relâchez le bouton et l'écriture </w:t>
      </w:r>
      <w:proofErr w:type="gramStart"/>
      <w:r>
        <w:t>du</w:t>
      </w:r>
      <w:proofErr w:type="gramEnd"/>
      <w:r>
        <w:t xml:space="preserve"> main software va débuter, attendez jusqu'à l'apparition de "end" sur la façade. C'est tout</w:t>
      </w:r>
    </w:p>
    <w:p w:rsidR="003177A7" w:rsidRDefault="003177A7" w:rsidP="00C33A4E">
      <w:pPr>
        <w:pBdr>
          <w:top w:val="single" w:sz="6" w:space="1" w:color="auto"/>
          <w:bottom w:val="single" w:sz="6" w:space="1" w:color="auto"/>
        </w:pBdr>
        <w:spacing w:after="0"/>
        <w:rPr>
          <w:color w:val="0000FF"/>
        </w:rPr>
      </w:pPr>
      <w:r>
        <w:rPr>
          <w:color w:val="0000FF"/>
        </w:rPr>
        <w:t>--------------------------------------------------------------------------------------------------------------------------------------------------------------------</w:t>
      </w:r>
    </w:p>
    <w:p w:rsidR="006D1CB0" w:rsidRDefault="00D61909" w:rsidP="00C33A4E">
      <w:pPr>
        <w:pBdr>
          <w:top w:val="single" w:sz="6" w:space="1" w:color="auto"/>
          <w:bottom w:val="single" w:sz="6" w:space="1" w:color="auto"/>
        </w:pBdr>
        <w:spacing w:after="0"/>
      </w:pPr>
      <w:r w:rsidRPr="00D61909">
        <w:rPr>
          <w:b/>
        </w:rPr>
        <w:t xml:space="preserve">HD-200 </w:t>
      </w:r>
      <w:r w:rsidRPr="003177A7">
        <w:rPr>
          <w:rFonts w:ascii="Verdana" w:hAnsi="Verdana"/>
          <w:b/>
          <w:color w:val="000000"/>
          <w:sz w:val="20"/>
          <w:szCs w:val="20"/>
        </w:rPr>
        <w:t>Bloqué sur "ON", la solution est ci-dessous:</w:t>
      </w:r>
      <w:r w:rsidR="003177A7" w:rsidRPr="003177A7">
        <w:rPr>
          <w:rFonts w:ascii="Verdana" w:hAnsi="Verdana"/>
          <w:b/>
          <w:color w:val="000000"/>
          <w:sz w:val="20"/>
          <w:szCs w:val="20"/>
        </w:rPr>
        <w:t xml:space="preserve"> CLEAN</w:t>
      </w:r>
      <w:r>
        <w:br/>
      </w:r>
      <w:r w:rsidRPr="00D61909">
        <w:rPr>
          <w:rFonts w:ascii="Verdana" w:hAnsi="Verdana"/>
          <w:color w:val="FF0000"/>
          <w:sz w:val="20"/>
          <w:szCs w:val="20"/>
        </w:rPr>
        <w:t>Vous allumez votre récepteur et rapidement vous appuyez sur le bouton "</w:t>
      </w:r>
      <w:r w:rsidRPr="00D61909">
        <w:rPr>
          <w:rFonts w:ascii="Verdana" w:hAnsi="Verdana"/>
          <w:b/>
          <w:bCs/>
          <w:color w:val="333333"/>
          <w:sz w:val="20"/>
          <w:szCs w:val="20"/>
        </w:rPr>
        <w:t>CH</w:t>
      </w:r>
      <w:r w:rsidRPr="00D61909">
        <w:rPr>
          <w:rFonts w:ascii="Arial" w:hAnsi="Arial" w:cs="Arial"/>
          <w:b/>
          <w:bCs/>
          <w:color w:val="333333"/>
          <w:sz w:val="20"/>
          <w:szCs w:val="20"/>
        </w:rPr>
        <w:t>▼</w:t>
      </w:r>
      <w:r w:rsidRPr="00D61909">
        <w:rPr>
          <w:rFonts w:ascii="Verdana" w:hAnsi="Verdana"/>
          <w:color w:val="FF0000"/>
          <w:sz w:val="20"/>
          <w:szCs w:val="20"/>
        </w:rPr>
        <w:t>" ensuite le bouton "</w:t>
      </w:r>
      <w:r w:rsidRPr="00D61909">
        <w:rPr>
          <w:rFonts w:ascii="Verdana" w:hAnsi="Verdana"/>
          <w:b/>
          <w:bCs/>
          <w:color w:val="333333"/>
          <w:sz w:val="20"/>
          <w:szCs w:val="20"/>
        </w:rPr>
        <w:t>VOL</w:t>
      </w:r>
      <w:r w:rsidRPr="00D61909">
        <w:rPr>
          <w:rFonts w:ascii="Arial" w:hAnsi="Arial" w:cs="Arial"/>
          <w:b/>
          <w:bCs/>
          <w:color w:val="333333"/>
          <w:sz w:val="20"/>
          <w:szCs w:val="20"/>
        </w:rPr>
        <w:t>►</w:t>
      </w:r>
      <w:r w:rsidRPr="00D61909">
        <w:rPr>
          <w:rFonts w:ascii="Verdana" w:hAnsi="Verdana"/>
          <w:color w:val="FF0000"/>
          <w:sz w:val="20"/>
          <w:szCs w:val="20"/>
        </w:rPr>
        <w:t xml:space="preserve">" de la façade, pas en même temps. Si vous réussissez cette manipulation vous aurez un compteur qui démarre sur la façade, vous attendez jusqu'à l'apparition de "end" sur la façade. Ça y est, votre récepteur maintenant est vide de toute base de donnée, corrompue ou pas. Vous devez maintenant rallumez votre récepteur et </w:t>
      </w:r>
      <w:r w:rsidR="007E7A6E">
        <w:rPr>
          <w:rFonts w:ascii="Verdana" w:hAnsi="Verdana"/>
          <w:color w:val="FF0000"/>
          <w:sz w:val="20"/>
          <w:szCs w:val="20"/>
        </w:rPr>
        <w:t>attendre jusqu'à ce que le ‘main</w:t>
      </w:r>
      <w:r w:rsidRPr="00D61909">
        <w:rPr>
          <w:rFonts w:ascii="Verdana" w:hAnsi="Verdana"/>
          <w:color w:val="FF0000"/>
          <w:sz w:val="20"/>
          <w:szCs w:val="20"/>
        </w:rPr>
        <w:t>software</w:t>
      </w:r>
      <w:r w:rsidR="007E7A6E">
        <w:rPr>
          <w:rFonts w:ascii="Verdana" w:hAnsi="Verdana"/>
          <w:color w:val="FF0000"/>
          <w:sz w:val="20"/>
          <w:szCs w:val="20"/>
        </w:rPr>
        <w:t>’</w:t>
      </w:r>
      <w:r w:rsidRPr="00D61909">
        <w:rPr>
          <w:rFonts w:ascii="Verdana" w:hAnsi="Verdana"/>
          <w:color w:val="FF0000"/>
          <w:sz w:val="20"/>
          <w:szCs w:val="20"/>
        </w:rPr>
        <w:t xml:space="preserve"> démarre et crée de nouvelles bases de données.</w:t>
      </w:r>
      <w:r w:rsidRPr="00D61909">
        <w:rPr>
          <w:rFonts w:ascii="Verdana" w:hAnsi="Verdana"/>
          <w:color w:val="FF0000"/>
          <w:sz w:val="20"/>
          <w:szCs w:val="20"/>
        </w:rPr>
        <w:br/>
      </w:r>
      <w:r w:rsidRPr="00D61909">
        <w:rPr>
          <w:rFonts w:ascii="Verdana" w:hAnsi="Verdana"/>
          <w:color w:val="000000"/>
          <w:sz w:val="20"/>
          <w:szCs w:val="20"/>
        </w:rPr>
        <w:t xml:space="preserve">Tu fais ça même si tu dois répéter cette procédure pour </w:t>
      </w:r>
      <w:r w:rsidRPr="00D61909">
        <w:rPr>
          <w:rFonts w:ascii="Verdana" w:hAnsi="Verdana"/>
          <w:color w:val="000000"/>
          <w:sz w:val="20"/>
          <w:szCs w:val="20"/>
          <w:u w:val="single"/>
        </w:rPr>
        <w:t>que le compteur démarre</w:t>
      </w:r>
      <w:r w:rsidRPr="00D61909">
        <w:rPr>
          <w:rFonts w:ascii="Verdana" w:hAnsi="Verdana"/>
          <w:color w:val="000000"/>
          <w:sz w:val="20"/>
          <w:szCs w:val="20"/>
        </w:rPr>
        <w:t xml:space="preserve"> sur la façade</w:t>
      </w:r>
      <w:r w:rsidR="007E7A6E">
        <w:rPr>
          <w:rFonts w:ascii="Verdana" w:hAnsi="Verdana"/>
          <w:color w:val="000000"/>
        </w:rPr>
        <w:t>.</w:t>
      </w:r>
      <w:r w:rsidR="00984CF7">
        <w:rPr>
          <w:color w:val="0000FF"/>
        </w:rPr>
        <w:br/>
        <w:t>----------------------------------------------------------------------------------------------------------------------------------------------------------------------</w:t>
      </w:r>
      <w:r w:rsidRPr="006D1CB0">
        <w:t xml:space="preserve"> </w:t>
      </w:r>
      <w:r w:rsidR="006D1CB0" w:rsidRPr="006D1CB0">
        <w:br/>
      </w:r>
      <w:r w:rsidR="00957906">
        <w:t>T</w:t>
      </w:r>
      <w:r w:rsidR="006D1CB0" w:rsidRPr="006D1CB0">
        <w:t xml:space="preserve">a </w:t>
      </w:r>
      <w:r w:rsidR="006D1CB0" w:rsidRPr="00957906">
        <w:rPr>
          <w:color w:val="FF0000"/>
        </w:rPr>
        <w:t>liste de chaîne est corrompue</w:t>
      </w:r>
      <w:r w:rsidR="006D1CB0" w:rsidRPr="006D1CB0">
        <w:t>. Pour affirmer ou infirmer, tu dois suivre ces étapes:</w:t>
      </w:r>
      <w:r w:rsidR="006D1CB0" w:rsidRPr="006D1CB0">
        <w:br/>
      </w:r>
      <w:r w:rsidR="006D1CB0" w:rsidRPr="006D1CB0">
        <w:rPr>
          <w:b/>
          <w:bCs/>
        </w:rPr>
        <w:t>1.</w:t>
      </w:r>
      <w:r w:rsidR="006D1CB0" w:rsidRPr="006D1CB0">
        <w:t xml:space="preserve"> Sauvegardes ta liste de chaînes sur clé USB.</w:t>
      </w:r>
      <w:r w:rsidR="006D1CB0" w:rsidRPr="006D1CB0">
        <w:br/>
      </w:r>
      <w:r w:rsidR="006D1CB0" w:rsidRPr="006D1CB0">
        <w:rPr>
          <w:b/>
          <w:bCs/>
        </w:rPr>
        <w:lastRenderedPageBreak/>
        <w:t>2.</w:t>
      </w:r>
      <w:r w:rsidR="006D1CB0" w:rsidRPr="006D1CB0">
        <w:t xml:space="preserve"> Menu ==&gt; Paramètres système ==&gt; Réinitialisation ==&gt; Réinitialiser tout aux valeurs d'usine (Si tu as une ou plusieurs Clines ne fais pas cette réinitialisation), puis, lances une nouvelle recherche.</w:t>
      </w:r>
      <w:r w:rsidR="006D1CB0" w:rsidRPr="006D1CB0">
        <w:br/>
      </w:r>
      <w:r w:rsidR="006D1CB0" w:rsidRPr="006D1CB0">
        <w:rPr>
          <w:b/>
          <w:bCs/>
        </w:rPr>
        <w:t>3.</w:t>
      </w:r>
      <w:r w:rsidR="006D1CB0" w:rsidRPr="006D1CB0">
        <w:t xml:space="preserve"> Quand la recherche se termine, appuie sur le bouton vert (Sur la liste) pour organiser </w:t>
      </w:r>
      <w:r w:rsidR="00957906">
        <w:t xml:space="preserve">en </w:t>
      </w:r>
      <w:r w:rsidR="006D1CB0" w:rsidRPr="006D1CB0">
        <w:t>alphabétique</w:t>
      </w:r>
      <w:r w:rsidR="00957906">
        <w:t>.</w:t>
      </w:r>
    </w:p>
    <w:p w:rsidR="00155873" w:rsidRDefault="00155873" w:rsidP="00C33A4E">
      <w:pPr>
        <w:pBdr>
          <w:bottom w:val="single" w:sz="6" w:space="1" w:color="auto"/>
          <w:between w:val="single" w:sz="6" w:space="1" w:color="auto"/>
        </w:pBdr>
        <w:spacing w:after="0"/>
      </w:pPr>
      <w:r>
        <w:t xml:space="preserve">Tu </w:t>
      </w:r>
      <w:r w:rsidRPr="00536C23">
        <w:rPr>
          <w:b/>
        </w:rPr>
        <w:t>re</w:t>
      </w:r>
      <w:r w:rsidR="00536C23">
        <w:rPr>
          <w:b/>
        </w:rPr>
        <w:t>-</w:t>
      </w:r>
      <w:r w:rsidRPr="00536C23">
        <w:rPr>
          <w:b/>
        </w:rPr>
        <w:t>share ta carte seca comme ceci</w:t>
      </w:r>
      <w:r>
        <w:t xml:space="preserve"> : </w:t>
      </w:r>
      <w:r>
        <w:br/>
      </w:r>
      <w:r w:rsidR="007E7A6E">
        <w:t>L’IP</w:t>
      </w:r>
      <w:r>
        <w:t xml:space="preserve"> de ton AtlasHD que tu as mis en Réseaux ; le port de l'Atlas dans </w:t>
      </w:r>
      <w:r w:rsidR="007E7A6E">
        <w:t>contrôle</w:t>
      </w:r>
      <w:r>
        <w:t xml:space="preserve"> d’accès-Mode Server </w:t>
      </w:r>
      <w:r>
        <w:br/>
        <w:t>comme ceci..... Exemple: 192.168.2.78 11111 003311 256</w:t>
      </w:r>
      <w:r>
        <w:br/>
        <w:t>192.168.2.78 11111 003315 256</w:t>
      </w:r>
    </w:p>
    <w:p w:rsidR="00FD4884" w:rsidRDefault="007E7A6E" w:rsidP="00C33A4E">
      <w:pPr>
        <w:pBdr>
          <w:bottom w:val="single" w:sz="6" w:space="1" w:color="auto"/>
          <w:between w:val="single" w:sz="6" w:space="1" w:color="auto"/>
        </w:pBdr>
        <w:spacing w:after="0"/>
      </w:pPr>
      <w:r>
        <w:t>Salut</w:t>
      </w:r>
      <w:r w:rsidR="00D81663">
        <w:t xml:space="preserve"> je vous répè</w:t>
      </w:r>
      <w:r w:rsidR="00FD4884">
        <w:t xml:space="preserve">te si vous voulez </w:t>
      </w:r>
      <w:r>
        <w:t>utiliser</w:t>
      </w:r>
      <w:r w:rsidR="00FD4884">
        <w:t xml:space="preserve"> seca sur at</w:t>
      </w:r>
      <w:r w:rsidR="00710ED6">
        <w:t>la</w:t>
      </w:r>
      <w:r w:rsidR="00FD4884">
        <w:t>s co</w:t>
      </w:r>
      <w:r w:rsidR="00B7743D">
        <w:t xml:space="preserve">rrectement ! </w:t>
      </w:r>
      <w:r>
        <w:t>Désactiver</w:t>
      </w:r>
      <w:r w:rsidR="00FD4884">
        <w:t xml:space="preserve"> le lecteur de carte de l'at</w:t>
      </w:r>
      <w:r w:rsidR="00B7743D">
        <w:t>l</w:t>
      </w:r>
      <w:r w:rsidR="00FD4884">
        <w:t>as dans l</w:t>
      </w:r>
      <w:r w:rsidR="00D81663">
        <w:t>’</w:t>
      </w:r>
      <w:r w:rsidR="00FD4884">
        <w:t>ordre de priorité tous simplement pas de mis</w:t>
      </w:r>
      <w:r w:rsidR="00B7743D">
        <w:t>e</w:t>
      </w:r>
      <w:r w:rsidR="00FD4884">
        <w:t xml:space="preserve"> </w:t>
      </w:r>
      <w:r w:rsidR="00B7743D">
        <w:t>à</w:t>
      </w:r>
      <w:r w:rsidR="00D81663">
        <w:t xml:space="preserve"> jour ni lect</w:t>
      </w:r>
      <w:r w:rsidR="00B7743D">
        <w:t xml:space="preserve">ure seulement reshare </w:t>
      </w:r>
      <w:r>
        <w:t>les mises</w:t>
      </w:r>
      <w:r w:rsidR="00B7743D">
        <w:t xml:space="preserve"> à</w:t>
      </w:r>
      <w:r w:rsidR="00FD4884">
        <w:t xml:space="preserve"> </w:t>
      </w:r>
      <w:r w:rsidR="00D81663">
        <w:t xml:space="preserve">jour </w:t>
      </w:r>
      <w:r w:rsidR="00FD4884">
        <w:t>se font avec le cube seulement</w:t>
      </w:r>
    </w:p>
    <w:p w:rsidR="00574C37" w:rsidRDefault="00474805" w:rsidP="00C33A4E">
      <w:pPr>
        <w:pBdr>
          <w:bottom w:val="single" w:sz="6" w:space="1" w:color="auto"/>
          <w:between w:val="single" w:sz="6" w:space="1" w:color="auto"/>
        </w:pBdr>
        <w:spacing w:after="0"/>
      </w:pPr>
      <w:r w:rsidRPr="00574C37">
        <w:rPr>
          <w:b/>
          <w:color w:val="FF0000"/>
        </w:rPr>
        <w:t>clines  Sky</w:t>
      </w:r>
      <w:r w:rsidRPr="00574C37">
        <w:rPr>
          <w:color w:val="FF0000"/>
        </w:rPr>
        <w:t> </w:t>
      </w:r>
      <w:r>
        <w:br/>
        <w:t xml:space="preserve">ici </w:t>
      </w:r>
      <w:hyperlink r:id="rId10" w:tgtFrame="_blank" w:history="1">
        <w:r>
          <w:rPr>
            <w:rStyle w:val="Lienhypertexte"/>
          </w:rPr>
          <w:t>http://www.dzsat.org/forum/f283/</w:t>
        </w:r>
      </w:hyperlink>
      <w:r>
        <w:br/>
        <w:t>comment les rentre sur atlas 100 ou 200</w:t>
      </w:r>
      <w:r>
        <w:br/>
        <w:t xml:space="preserve">ici </w:t>
      </w:r>
      <w:hyperlink r:id="rId11" w:tgtFrame="_blank" w:history="1">
        <w:r>
          <w:rPr>
            <w:rStyle w:val="Lienhypertexte"/>
          </w:rPr>
          <w:t>http://www.dzsat.org/forum/f422/tuto...-a-320238.html</w:t>
        </w:r>
      </w:hyperlink>
      <w:r>
        <w:br/>
        <w:t>et si tu veu</w:t>
      </w:r>
      <w:r w:rsidR="000E7EE1">
        <w:t>x les contrôler c’</w:t>
      </w:r>
      <w:r>
        <w:t xml:space="preserve">est </w:t>
      </w:r>
      <w:r>
        <w:br/>
        <w:t xml:space="preserve">ici </w:t>
      </w:r>
      <w:hyperlink r:id="rId12" w:tgtFrame="_blank" w:history="1">
        <w:r>
          <w:rPr>
            <w:rStyle w:val="Lienhypertexte"/>
          </w:rPr>
          <w:t>http://www.cardsharing.info/</w:t>
        </w:r>
      </w:hyperlink>
      <w:r w:rsidR="00685EFE">
        <w:br/>
        <w:t>sinon tu à</w:t>
      </w:r>
      <w:r>
        <w:t xml:space="preserve"> des générateur 24H</w:t>
      </w:r>
      <w:r>
        <w:br/>
        <w:t xml:space="preserve">ici </w:t>
      </w:r>
      <w:hyperlink r:id="rId13" w:tgtFrame="_blank" w:history="1">
        <w:r>
          <w:rPr>
            <w:rStyle w:val="Lienhypertexte"/>
          </w:rPr>
          <w:t>http://flashreceiver.blogspot.fr/201...m-gratuit.html</w:t>
        </w:r>
      </w:hyperlink>
      <w:r>
        <w:br/>
      </w:r>
      <w:hyperlink r:id="rId14" w:tgtFrame="_blank" w:history="1">
        <w:r>
          <w:rPr>
            <w:rStyle w:val="Lienhypertexte"/>
          </w:rPr>
          <w:t>http://flashreceiver.blogspot.fr/201...cccam-ici.html</w:t>
        </w:r>
      </w:hyperlink>
      <w:r>
        <w:br/>
        <w:t xml:space="preserve">bonne soirée slt rentre une cline </w:t>
      </w:r>
      <w:r w:rsidR="007E7A6E">
        <w:t>d’un</w:t>
      </w:r>
      <w:r>
        <w:t xml:space="preserve"> générateur </w:t>
      </w:r>
      <w:r>
        <w:br/>
        <w:t xml:space="preserve">et une foi ta </w:t>
      </w:r>
      <w:r w:rsidR="00FA501E">
        <w:t xml:space="preserve">clines ok sur ton atlas </w:t>
      </w:r>
      <w:r w:rsidR="00FA501E">
        <w:br/>
        <w:t>tu fais</w:t>
      </w:r>
      <w:r>
        <w:t xml:space="preserve"> panel tu vas sur le cccam et tu fait OK</w:t>
      </w:r>
      <w:r>
        <w:br/>
        <w:t xml:space="preserve">sa vas te donner tous les bouquets </w:t>
      </w:r>
      <w:r>
        <w:br/>
      </w:r>
      <w:r w:rsidR="00574C37">
        <w:t>que</w:t>
      </w:r>
      <w:r>
        <w:t xml:space="preserve"> le serveur peu</w:t>
      </w:r>
      <w:r w:rsidR="00574C37">
        <w:t>t</w:t>
      </w:r>
      <w:r>
        <w:t xml:space="preserve"> ouvrir </w:t>
      </w:r>
    </w:p>
    <w:p w:rsidR="00474805" w:rsidRDefault="007E7A6E" w:rsidP="00C33A4E">
      <w:pPr>
        <w:pBdr>
          <w:bottom w:val="single" w:sz="6" w:space="1" w:color="auto"/>
          <w:between w:val="single" w:sz="6" w:space="1" w:color="auto"/>
        </w:pBdr>
        <w:spacing w:after="0"/>
      </w:pPr>
      <w:r>
        <w:rPr>
          <w:color w:val="FF0000"/>
        </w:rPr>
        <w:t>Fr</w:t>
      </w:r>
      <w:r w:rsidR="00FC6B65" w:rsidRPr="00A1432E">
        <w:rPr>
          <w:color w:val="FF0000"/>
        </w:rPr>
        <w:t>eezes</w:t>
      </w:r>
      <w:r w:rsidR="00FC6B65">
        <w:t xml:space="preserve"> tous les 10 ‘’ tu sauvegardes ton prio puis tu l'</w:t>
      </w:r>
      <w:r>
        <w:t>enlèves</w:t>
      </w:r>
      <w:r w:rsidR="00FC6B65">
        <w:br/>
        <w:t>et tu priorises juste les bouquets que tu veux regarder si tu as une carte seca dans le terminal</w:t>
      </w:r>
      <w:r w:rsidR="00FC6B65">
        <w:br/>
        <w:t>tu priorises le seca ,si tu as une carte viaccess tu priorises le viaccess,</w:t>
      </w:r>
      <w:r w:rsidR="00A1432E">
        <w:t xml:space="preserve"> si tu </w:t>
      </w:r>
      <w:r>
        <w:t>est</w:t>
      </w:r>
      <w:r w:rsidR="00FC6B65">
        <w:t xml:space="preserve"> client de plusieurs serveurs tu les coupes et tu testes serveur par serveur</w:t>
      </w:r>
      <w:r w:rsidR="00FC6B65">
        <w:br/>
        <w:t xml:space="preserve">et tu regardes si sa coupe encore puis tu les rajoutes un par un et tu regardes si sa </w:t>
      </w:r>
      <w:r>
        <w:t>coupe, des</w:t>
      </w:r>
      <w:r w:rsidR="00FC6B65">
        <w:t xml:space="preserve"> que tu vois des coupure tu </w:t>
      </w:r>
      <w:r>
        <w:t>enlève</w:t>
      </w:r>
      <w:r w:rsidR="00FC6B65">
        <w:t xml:space="preserve"> le serveur qui te les provoques</w:t>
      </w:r>
      <w:r>
        <w:t xml:space="preserve"> </w:t>
      </w:r>
      <w:r w:rsidR="00FC6B65">
        <w:t>(si sa vient de la bien</w:t>
      </w:r>
      <w:r w:rsidR="00A1432E">
        <w:t xml:space="preserve"> </w:t>
      </w:r>
      <w:r>
        <w:t>sûr</w:t>
      </w:r>
      <w:r w:rsidR="00FC6B65">
        <w:t>)</w:t>
      </w:r>
    </w:p>
    <w:p w:rsidR="008735BA" w:rsidRDefault="008735BA" w:rsidP="00C33A4E">
      <w:pPr>
        <w:pBdr>
          <w:bottom w:val="single" w:sz="6" w:space="1" w:color="auto"/>
          <w:between w:val="single" w:sz="6" w:space="1" w:color="auto"/>
        </w:pBdr>
        <w:spacing w:after="0"/>
      </w:pPr>
      <w:r>
        <w:t>Incident résolu me concernant....rien à voir avec l'Atlas 200 HD mon pb !</w:t>
      </w:r>
      <w:r>
        <w:br/>
        <w:t xml:space="preserve">Mais bien de ma faute...erreur de débutant ! </w:t>
      </w:r>
      <w:r>
        <w:br/>
        <w:t xml:space="preserve">Dans le </w:t>
      </w:r>
      <w:r w:rsidRPr="00991345">
        <w:rPr>
          <w:color w:val="FF0000"/>
        </w:rPr>
        <w:t xml:space="preserve">reader de mon oscam </w:t>
      </w:r>
      <w:r w:rsidRPr="00991345">
        <w:rPr>
          <w:u w:val="single"/>
        </w:rPr>
        <w:t>j'avais renseigné l'adresse IP locale de mon Atlas qui fait office de serveur TNTSAT HD</w:t>
      </w:r>
      <w:r>
        <w:t>.</w:t>
      </w:r>
      <w:r>
        <w:br/>
        <w:t>Je l'ai remplacé par mon alias DNS en vérifiant bien que j'avais ouvert mon port sur mon routeur, et le tour est joué.</w:t>
      </w:r>
      <w:r>
        <w:br/>
        <w:t xml:space="preserve">Donc mon pb est résolu et mon Atlas 200 rempli parfaitement son rôle </w:t>
      </w:r>
      <w:r w:rsidR="00747C88">
        <w:t>:</w:t>
      </w:r>
      <w:r>
        <w:t xml:space="preserve"> chouette </w:t>
      </w:r>
      <w:r>
        <w:rPr>
          <w:noProof/>
          <w:lang w:eastAsia="fr-BE"/>
        </w:rPr>
        <w:drawing>
          <wp:inline distT="0" distB="0" distL="0" distR="0">
            <wp:extent cx="266700" cy="209550"/>
            <wp:effectExtent l="0" t="0" r="0" b="0"/>
            <wp:docPr id="1" name="Image 1" descr="http://www.dzsat.org/forum/smiley/dzsat/cl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zsat.org/forum/smiley/dzsat/cl1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br/>
        <w:t>En résumé, il fonctionne parfaitement en serveur TNTSAT SD et HD pour le plaisirs de mes utilisateurs.</w:t>
      </w:r>
    </w:p>
    <w:p w:rsidR="003D3ABF" w:rsidRDefault="003D3ABF" w:rsidP="00C33A4E">
      <w:pPr>
        <w:pBdr>
          <w:bottom w:val="single" w:sz="6" w:space="1" w:color="auto"/>
          <w:between w:val="single" w:sz="6" w:space="1" w:color="auto"/>
        </w:pBdr>
        <w:spacing w:after="0"/>
      </w:pPr>
      <w:r>
        <w:t xml:space="preserve">Surprenant que tu es dû faire cette manip, en local j'utilisais toujours les </w:t>
      </w:r>
      <w:r w:rsidR="007E7A6E">
        <w:t>IP</w:t>
      </w:r>
      <w:r>
        <w:t xml:space="preserve"> de mes atlas dans mes config cccam sans problème.</w:t>
      </w:r>
    </w:p>
    <w:p w:rsidR="00BE280A" w:rsidRDefault="00BE280A" w:rsidP="00C33A4E">
      <w:pPr>
        <w:pBdr>
          <w:bottom w:val="single" w:sz="6" w:space="1" w:color="auto"/>
          <w:between w:val="single" w:sz="6" w:space="1" w:color="auto"/>
        </w:pBdr>
        <w:spacing w:after="0"/>
      </w:pPr>
      <w:r>
        <w:rPr>
          <w:color w:val="0066FF"/>
        </w:rPr>
        <w:t>TROUBLE SHOOTING</w:t>
      </w:r>
      <w:r w:rsidRPr="00BE280A">
        <w:rPr>
          <w:color w:val="0066FF"/>
        </w:rPr>
        <w:t xml:space="preserve"> </w:t>
      </w:r>
      <w:r>
        <w:rPr>
          <w:color w:val="0066FF"/>
        </w:rPr>
        <w:t xml:space="preserve"> </w:t>
      </w:r>
      <w:r w:rsidRPr="00BE280A">
        <w:rPr>
          <w:color w:val="0066FF"/>
        </w:rPr>
        <w:t xml:space="preserve">il faut faire les choses dans </w:t>
      </w:r>
      <w:r w:rsidR="00444A00">
        <w:rPr>
          <w:color w:val="0066FF"/>
        </w:rPr>
        <w:t xml:space="preserve">le bon </w:t>
      </w:r>
      <w:r w:rsidRPr="00BE280A">
        <w:rPr>
          <w:color w:val="0066FF"/>
        </w:rPr>
        <w:t>ordre.</w:t>
      </w:r>
      <w:r>
        <w:rPr>
          <w:color w:val="0066FF"/>
        </w:rPr>
        <w:t xml:space="preserve"> </w:t>
      </w:r>
      <w:r>
        <w:br/>
        <w:t>Et là il est évident que la première chos</w:t>
      </w:r>
      <w:r w:rsidR="00CB594B">
        <w:t xml:space="preserve">e à faire est de s'assurer que </w:t>
      </w:r>
      <w:proofErr w:type="gramStart"/>
      <w:r w:rsidR="00CB594B">
        <w:t>l</w:t>
      </w:r>
      <w:r>
        <w:t>e</w:t>
      </w:r>
      <w:proofErr w:type="gramEnd"/>
      <w:r>
        <w:t xml:space="preserve"> démo est à jour. BOOT + FIRM</w:t>
      </w:r>
      <w:r>
        <w:br/>
        <w:t xml:space="preserve">Ensuite il faut mettre en réseau l'atlas et vérifier que le menu réseau de l'atlas indique une </w:t>
      </w:r>
      <w:r w:rsidR="007E7A6E">
        <w:t>IP</w:t>
      </w:r>
      <w:r>
        <w:t>.</w:t>
      </w:r>
      <w:r>
        <w:br/>
        <w:t>Ensuite envoyer une liste de chaines à jour et fonctionnelle.</w:t>
      </w:r>
      <w:r>
        <w:br/>
        <w:t xml:space="preserve">Ensuite vérifier la qualité du signal reçu suivant les </w:t>
      </w:r>
      <w:r w:rsidR="007E7A6E">
        <w:t>SAT</w:t>
      </w:r>
      <w:r>
        <w:t xml:space="preserve"> configurés.</w:t>
      </w:r>
      <w:r>
        <w:br/>
        <w:t>Ensuite activer le free serveur, touche Panel çà doit être en vert sur la ligne Free server.</w:t>
      </w:r>
      <w:r>
        <w:br/>
        <w:t>A l'issu si tout est ok, l'image sera au rdv. Si ce n'est pas le cas, il ne faut pas hésiter à reflasher boot + firm et à refaire les manips.</w:t>
      </w:r>
    </w:p>
    <w:p w:rsidR="00430704" w:rsidRDefault="007E7A6E" w:rsidP="00C33A4E">
      <w:pPr>
        <w:pBdr>
          <w:bottom w:val="single" w:sz="6" w:space="1" w:color="auto"/>
          <w:between w:val="single" w:sz="6" w:space="1" w:color="auto"/>
        </w:pBdr>
        <w:spacing w:after="0"/>
      </w:pPr>
      <w:r>
        <w:t>Seules</w:t>
      </w:r>
      <w:r w:rsidR="007E04E6">
        <w:t xml:space="preserve"> HD : TF1, F2, Arte, M6, C+, et Chérie 25 Toutes les autres TNT SAT sont diffusées en SD: F3, F5, D8, TMC, NT1, NRJ12, LCP, BFM, I&gt;, F4, D17, Gul</w:t>
      </w:r>
      <w:r w:rsidR="00C43BAC">
        <w:t>li, FÔ, RMC, L'EQUIPE, NUMERO23,</w:t>
      </w:r>
      <w:r w:rsidR="00C43BAC" w:rsidRPr="00C43BAC">
        <w:t xml:space="preserve"> </w:t>
      </w:r>
      <w:r w:rsidR="00C43BAC">
        <w:t>W9</w:t>
      </w:r>
      <w:r w:rsidR="007E04E6">
        <w:t xml:space="preserve"> Elles n'ont pas de version HD sur Astra (TNTSAT</w:t>
      </w:r>
      <w:r>
        <w:t>) Oui</w:t>
      </w:r>
      <w:r w:rsidR="00430704">
        <w:t xml:space="preserve"> enfin l'essentiel c'est que tout TNT SAT soit déjà dans Canalsat. Mieux vaut avoir les versions Csat que se concentrer sur TNT SAT.</w:t>
      </w:r>
    </w:p>
    <w:p w:rsidR="00430704" w:rsidRDefault="00430704" w:rsidP="00C33A4E">
      <w:pPr>
        <w:pBdr>
          <w:bottom w:val="single" w:sz="6" w:space="1" w:color="auto"/>
          <w:between w:val="single" w:sz="6" w:space="1" w:color="auto"/>
        </w:pBdr>
        <w:spacing w:after="0"/>
      </w:pPr>
      <w:r>
        <w:lastRenderedPageBreak/>
        <w:t xml:space="preserve">Faux, les versions 100% canalsat des chaines HD de la tntsat s'ouvrent avec uniquement des cartes SECA....Carte Seca qui </w:t>
      </w:r>
      <w:r w:rsidR="00E92C63">
        <w:t>est</w:t>
      </w:r>
      <w:r>
        <w:t xml:space="preserve"> déjà limitées (nano et sid limit), donc utiliser une carte tntsat ou mieux encore l'emu tntsat décharge totalement les cartes SECA des serveurs, permettant de gagner nettement en stabilité.</w:t>
      </w:r>
      <w:r>
        <w:br/>
        <w:t xml:space="preserve">Il faut également tenir compte que côté FR les chaines de la tntsat sont globalement les plus regardées...pour s'en convaincre il suffit de consulter les audimats </w:t>
      </w:r>
      <w:hyperlink r:id="rId16" w:tgtFrame="_blank" w:history="1">
        <w:r>
          <w:rPr>
            <w:rStyle w:val="Lienhypertexte"/>
          </w:rPr>
          <w:t>http://tele.premiere.fr/Audience-tele</w:t>
        </w:r>
      </w:hyperlink>
      <w:r>
        <w:br/>
        <w:t>Donc la tntsat HD à un intérêt bien réel et il vaut évidemment mieux l'avoir en EMU que via une carte Canalsat SECA</w:t>
      </w:r>
    </w:p>
    <w:p w:rsidR="00FB3801" w:rsidRPr="00D24ABE" w:rsidRDefault="00FB3801" w:rsidP="00C33A4E">
      <w:pPr>
        <w:pBdr>
          <w:bottom w:val="single" w:sz="6" w:space="1" w:color="auto"/>
          <w:between w:val="single" w:sz="6" w:space="1" w:color="auto"/>
        </w:pBdr>
        <w:spacing w:after="0"/>
        <w:rPr>
          <w:b/>
          <w:color w:val="FF0000"/>
        </w:rPr>
      </w:pPr>
      <w:r w:rsidRPr="00D24ABE">
        <w:rPr>
          <w:b/>
          <w:color w:val="FF0000"/>
        </w:rPr>
        <w:t xml:space="preserve">INTERÊT de L’EMU est devenu limité depuis </w:t>
      </w:r>
      <w:r w:rsidR="00D24ABE">
        <w:rPr>
          <w:b/>
          <w:color w:val="FF0000"/>
        </w:rPr>
        <w:t>‘</w:t>
      </w:r>
      <w:r w:rsidR="00D24ABE" w:rsidRPr="00D24ABE">
        <w:rPr>
          <w:b/>
          <w:color w:val="FF0000"/>
        </w:rPr>
        <w:t>VIA3 OUT</w:t>
      </w:r>
      <w:r w:rsidR="00D24ABE">
        <w:rPr>
          <w:b/>
          <w:color w:val="FF0000"/>
        </w:rPr>
        <w:t>’</w:t>
      </w:r>
      <w:r w:rsidR="00D24ABE" w:rsidRPr="00D24ABE">
        <w:rPr>
          <w:b/>
          <w:color w:val="FF0000"/>
        </w:rPr>
        <w:t xml:space="preserve"> passé en VIA4-5</w:t>
      </w:r>
    </w:p>
    <w:p w:rsidR="00B31455" w:rsidRDefault="00B31455" w:rsidP="00C33A4E">
      <w:pPr>
        <w:pBdr>
          <w:bottom w:val="single" w:sz="6" w:space="1" w:color="auto"/>
          <w:between w:val="single" w:sz="6" w:space="1" w:color="auto"/>
        </w:pBdr>
        <w:spacing w:after="0"/>
        <w:rPr>
          <w:b/>
          <w:color w:val="FF0000"/>
        </w:rPr>
      </w:pPr>
      <w:r w:rsidRPr="00B31455">
        <w:rPr>
          <w:b/>
          <w:color w:val="FF0000"/>
        </w:rPr>
        <w:t>Partager l’EMU</w:t>
      </w:r>
      <w:r>
        <w:rPr>
          <w:b/>
          <w:color w:val="FF0000"/>
        </w:rPr>
        <w:t xml:space="preserve"> : </w:t>
      </w:r>
      <w:hyperlink r:id="rId17" w:anchor="post1535555" w:history="1">
        <w:r w:rsidRPr="00B31455">
          <w:rPr>
            <w:rStyle w:val="Lienhypertexte"/>
          </w:rPr>
          <w:t>http://www.dzsat.org/forum/f422/carte-de-chez-orange-et-atlas-200s-411211.html#post1535555</w:t>
        </w:r>
      </w:hyperlink>
    </w:p>
    <w:p w:rsidR="00B31455" w:rsidRPr="00B31455" w:rsidRDefault="00B31455" w:rsidP="00C33A4E">
      <w:pPr>
        <w:pBdr>
          <w:bottom w:val="single" w:sz="6" w:space="1" w:color="auto"/>
          <w:between w:val="single" w:sz="6" w:space="1" w:color="auto"/>
        </w:pBdr>
        <w:spacing w:after="0"/>
        <w:rPr>
          <w:b/>
          <w:color w:val="FF0000"/>
        </w:rPr>
      </w:pPr>
      <w:r>
        <w:t xml:space="preserve">En local tu mets ton atlas en mode serveur et définis le </w:t>
      </w:r>
      <w:proofErr w:type="gramStart"/>
      <w:r>
        <w:t>port .</w:t>
      </w:r>
      <w:proofErr w:type="gramEnd"/>
      <w:r>
        <w:t xml:space="preserve"> Ensuite tu redémarre l'atlas et dans la partie client de l'autre récepteur tu mets : </w:t>
      </w:r>
      <w:r>
        <w:br/>
        <w:t xml:space="preserve">R: AdressePortlocal port caid provider </w:t>
      </w:r>
      <w:r>
        <w:br/>
        <w:t>Ex : 192.168.1.19 45674 0500 030B00 # tnt sat</w:t>
      </w:r>
    </w:p>
    <w:p w:rsidR="00E07DB4" w:rsidRDefault="00E07DB4" w:rsidP="00C33A4E">
      <w:pPr>
        <w:pBdr>
          <w:bottom w:val="single" w:sz="6" w:space="1" w:color="auto"/>
          <w:between w:val="single" w:sz="6" w:space="1" w:color="auto"/>
        </w:pBdr>
        <w:spacing w:after="0"/>
      </w:pPr>
      <w:r>
        <w:t xml:space="preserve">A votre place sachant que </w:t>
      </w:r>
      <w:r w:rsidRPr="00E07DB4">
        <w:rPr>
          <w:color w:val="FF0000"/>
        </w:rPr>
        <w:t xml:space="preserve">l'atlas 200 </w:t>
      </w:r>
      <w:r>
        <w:t>ne dispose pas de sortie lnb mais uniquement d'entrées.</w:t>
      </w:r>
      <w:r>
        <w:br/>
        <w:t xml:space="preserve">Je mettrais l'atlas en place pour mon usage courant donc j'utiliserai le </w:t>
      </w:r>
      <w:r w:rsidR="00E92C63">
        <w:t>câble</w:t>
      </w:r>
      <w:r>
        <w:t xml:space="preserve"> lnb avec l'atlas.</w:t>
      </w:r>
      <w:r>
        <w:br/>
        <w:t>Je mettrais mon vu en réseau juste pour le partage avec les peers.</w:t>
      </w:r>
      <w:r>
        <w:br/>
        <w:t xml:space="preserve">Je créerai des </w:t>
      </w:r>
      <w:r w:rsidRPr="00E07DB4">
        <w:rPr>
          <w:color w:val="0066FF"/>
        </w:rPr>
        <w:t>R line dans le cccam.cfg du vu</w:t>
      </w:r>
      <w:r>
        <w:t xml:space="preserve"> pour partager </w:t>
      </w:r>
      <w:r w:rsidRPr="00E07DB4">
        <w:rPr>
          <w:color w:val="0066FF"/>
        </w:rPr>
        <w:t xml:space="preserve">l'emu tntsat HD, SRG HD et orf HD </w:t>
      </w:r>
      <w:r>
        <w:t xml:space="preserve">avec </w:t>
      </w:r>
      <w:r w:rsidR="00E92C63">
        <w:rPr>
          <w:color w:val="0066FF"/>
        </w:rPr>
        <w:t>mes peer conne</w:t>
      </w:r>
      <w:r w:rsidRPr="00E07DB4">
        <w:rPr>
          <w:color w:val="0066FF"/>
        </w:rPr>
        <w:t>ctés au VU</w:t>
      </w:r>
      <w:r>
        <w:br/>
        <w:t xml:space="preserve">J'ajouterai une </w:t>
      </w:r>
      <w:r w:rsidRPr="00E07DB4">
        <w:rPr>
          <w:color w:val="0066FF"/>
        </w:rPr>
        <w:t xml:space="preserve">C line dans l'atlas pour être client du VU (histoire de profiter de la carte REDlight présente dans le vu et des cartes de mes peers sur l'atlas au cas </w:t>
      </w:r>
      <w:r w:rsidR="00E92C63" w:rsidRPr="00E07DB4">
        <w:rPr>
          <w:color w:val="0066FF"/>
        </w:rPr>
        <w:t>où</w:t>
      </w:r>
      <w:r>
        <w:t>)</w:t>
      </w:r>
      <w:r>
        <w:br/>
        <w:t>En gros j'utiliserai l'atlas en priorité car en effet c'est bien plus facile d'avoir les HD stablement et je continuerai avec le Vu juste pour mes peers.</w:t>
      </w:r>
      <w:r>
        <w:br/>
        <w:t>En théorie çà me semble le plus ergonomique. (</w:t>
      </w:r>
      <w:r w:rsidR="00E92C63">
        <w:t>La</w:t>
      </w:r>
      <w:r>
        <w:t xml:space="preserve"> cart</w:t>
      </w:r>
      <w:r w:rsidR="00B34456">
        <w:t>e tntsat ne servant pas à grand-</w:t>
      </w:r>
      <w:r>
        <w:t>chose avec un bébé Kyng, je la refourgue au plus offrant</w:t>
      </w:r>
    </w:p>
    <w:p w:rsidR="00403ED0" w:rsidRDefault="00403ED0" w:rsidP="00C33A4E">
      <w:pPr>
        <w:pBdr>
          <w:bottom w:val="single" w:sz="6" w:space="1" w:color="auto"/>
          <w:between w:val="single" w:sz="6" w:space="1" w:color="auto"/>
        </w:pBdr>
        <w:spacing w:after="0"/>
      </w:pPr>
      <w:r>
        <w:t>Sur ton Vu que les chaines HD partagées via rline = EMU (tntsat</w:t>
      </w:r>
      <w:proofErr w:type="gramStart"/>
      <w:r>
        <w:t>,tsr,orf</w:t>
      </w:r>
      <w:proofErr w:type="gramEnd"/>
      <w:r>
        <w:t>) ou une carte locale placée dans l'atlas.</w:t>
      </w:r>
      <w:r>
        <w:br/>
        <w:t>Il n'est pas possible de partager les Free Serveurs.</w:t>
      </w:r>
    </w:p>
    <w:p w:rsidR="00B42559" w:rsidRDefault="00B42559" w:rsidP="00C33A4E">
      <w:pPr>
        <w:pBdr>
          <w:bottom w:val="single" w:sz="6" w:space="1" w:color="auto"/>
          <w:between w:val="single" w:sz="6" w:space="1" w:color="auto"/>
        </w:pBdr>
        <w:spacing w:after="0"/>
      </w:pPr>
      <w:r w:rsidRPr="00F600F2">
        <w:rPr>
          <w:b/>
          <w:color w:val="FF0000"/>
        </w:rPr>
        <w:t>Importation favo</w:t>
      </w:r>
      <w:r w:rsidR="00140DAA" w:rsidRPr="00F600F2">
        <w:rPr>
          <w:b/>
          <w:color w:val="FF0000"/>
        </w:rPr>
        <w:t>r</w:t>
      </w:r>
      <w:r w:rsidRPr="00F600F2">
        <w:rPr>
          <w:b/>
          <w:color w:val="FF0000"/>
        </w:rPr>
        <w:t>is dans le bon ordre</w:t>
      </w:r>
      <w:r w:rsidR="00140DAA">
        <w:rPr>
          <w:color w:val="FF0000"/>
        </w:rPr>
        <w:t xml:space="preserve"> </w:t>
      </w:r>
      <w:r w:rsidR="00140DAA" w:rsidRPr="00140DAA">
        <w:rPr>
          <w:color w:val="0033CC"/>
        </w:rPr>
        <w:t>(par 'dm80084)</w:t>
      </w:r>
      <w:r w:rsidR="00220C24">
        <w:rPr>
          <w:color w:val="0033CC"/>
        </w:rPr>
        <w:t> :</w:t>
      </w:r>
      <w:hyperlink r:id="rId18" w:anchor="post1343266&#10;" w:history="1">
        <w:r w:rsidR="00220C24" w:rsidRPr="00220C24">
          <w:rPr>
            <w:rStyle w:val="Lienhypertexte"/>
          </w:rPr>
          <w:t>http://www.dzsat.org/forum/f433/aide-editer-liste-de-chaine-avec-kyng-hd-channel-editor-v4-03-a-385716.html - post1343266</w:t>
        </w:r>
        <w:r w:rsidR="00220C24" w:rsidRPr="00220C24">
          <w:rPr>
            <w:rStyle w:val="Lienhypertexte"/>
          </w:rPr>
          <w:cr/>
        </w:r>
      </w:hyperlink>
      <w:r>
        <w:t>on ouvre</w:t>
      </w:r>
      <w:r>
        <w:rPr>
          <w:b/>
          <w:bCs/>
          <w:u w:val="single"/>
        </w:rPr>
        <w:t xml:space="preserve"> 2 fois</w:t>
      </w:r>
      <w:r>
        <w:t xml:space="preserve"> le logiciel </w:t>
      </w:r>
      <w:r>
        <w:rPr>
          <w:b/>
          <w:bCs/>
          <w:sz w:val="20"/>
          <w:szCs w:val="20"/>
        </w:rPr>
        <w:t xml:space="preserve">KYNG HD Channel Editor v4.03 </w:t>
      </w:r>
      <w:r>
        <w:br/>
      </w:r>
      <w:r>
        <w:rPr>
          <w:color w:val="FF0000"/>
        </w:rPr>
        <w:t>1°</w:t>
      </w:r>
      <w:r>
        <w:t xml:space="preserve"> dans le premier on ouvre la liste bien classée mais pas personnalisée (celle qui a le bon classement des chaines)</w:t>
      </w:r>
      <w:r>
        <w:br/>
        <w:t>on garde (pour ma part) canalSat HD et supprime tous les autres FAV (en vidant chaque dossier - suppression de toutes les chaines)</w:t>
      </w:r>
      <w:r>
        <w:br/>
        <w:t>on sauvegarde sous un autre nom XXXXX</w:t>
      </w:r>
      <w:r>
        <w:br/>
      </w:r>
      <w:r>
        <w:rPr>
          <w:color w:val="FF0000"/>
        </w:rPr>
        <w:t>2°</w:t>
      </w:r>
      <w:r>
        <w:t xml:space="preserve"> dans le deuxième on ouvre la liste personnalisée mais mal classée </w:t>
      </w:r>
      <w:r>
        <w:br/>
        <w:t>je supprime toutes les chaines mal classées de mon répertoire</w:t>
      </w:r>
      <w:r>
        <w:br/>
        <w:t>on va dans fichier puis "importer data à partir d'un fichier" ou F5</w:t>
      </w:r>
      <w:r>
        <w:br/>
        <w:t xml:space="preserve">on </w:t>
      </w:r>
      <w:r w:rsidR="00E92C63">
        <w:t>choisit</w:t>
      </w:r>
      <w:r>
        <w:t xml:space="preserve"> le fichier précédemment modifié (1°) qu'on a nommé XXXXX</w:t>
      </w:r>
    </w:p>
    <w:p w:rsidR="001373F9" w:rsidRDefault="00517628" w:rsidP="00C33A4E">
      <w:pPr>
        <w:pBdr>
          <w:bottom w:val="single" w:sz="6" w:space="1" w:color="auto"/>
          <w:between w:val="single" w:sz="6" w:space="1" w:color="auto"/>
        </w:pBdr>
        <w:spacing w:after="0"/>
        <w:rPr>
          <w:rFonts w:ascii="Verdana" w:hAnsi="Verdana"/>
        </w:rPr>
      </w:pPr>
      <w:r>
        <w:rPr>
          <w:rFonts w:ascii="Verdana" w:hAnsi="Verdana"/>
          <w:b/>
          <w:color w:val="FF0000"/>
        </w:rPr>
        <w:t>C</w:t>
      </w:r>
      <w:r w:rsidR="001373F9" w:rsidRPr="001373F9">
        <w:rPr>
          <w:rFonts w:ascii="Verdana" w:hAnsi="Verdana"/>
          <w:b/>
          <w:color w:val="FF0000"/>
        </w:rPr>
        <w:t>ode master</w:t>
      </w:r>
      <w:r w:rsidR="001373F9" w:rsidRPr="001373F9">
        <w:rPr>
          <w:rFonts w:ascii="Verdana" w:hAnsi="Verdana"/>
          <w:color w:val="FF0000"/>
        </w:rPr>
        <w:t xml:space="preserve"> </w:t>
      </w:r>
      <w:r w:rsidR="001373F9">
        <w:rPr>
          <w:rFonts w:ascii="Verdana" w:hAnsi="Verdana"/>
        </w:rPr>
        <w:t xml:space="preserve">du HD-100 et HD-200s est le </w:t>
      </w:r>
      <w:r w:rsidR="001373F9" w:rsidRPr="001373F9">
        <w:rPr>
          <w:rFonts w:ascii="Verdana" w:hAnsi="Verdana"/>
          <w:color w:val="FF0000"/>
        </w:rPr>
        <w:t>4321</w:t>
      </w:r>
      <w:r w:rsidR="001373F9">
        <w:rPr>
          <w:rFonts w:ascii="Verdana" w:hAnsi="Verdana"/>
        </w:rPr>
        <w:t>.</w:t>
      </w:r>
      <w:r w:rsidR="00C00495">
        <w:rPr>
          <w:rFonts w:ascii="Verdana" w:hAnsi="Verdana"/>
        </w:rPr>
        <w:t xml:space="preserve"> (</w:t>
      </w:r>
      <w:proofErr w:type="gramStart"/>
      <w:r w:rsidR="00C00495">
        <w:rPr>
          <w:rFonts w:ascii="Verdana" w:hAnsi="Verdana"/>
        </w:rPr>
        <w:t>pour</w:t>
      </w:r>
      <w:proofErr w:type="gramEnd"/>
      <w:r w:rsidR="00C00495">
        <w:rPr>
          <w:rFonts w:ascii="Verdana" w:hAnsi="Verdana"/>
        </w:rPr>
        <w:t xml:space="preserve"> initialisation usine)</w:t>
      </w:r>
    </w:p>
    <w:p w:rsidR="00FA501E" w:rsidRDefault="00FA501E" w:rsidP="00C33A4E">
      <w:pPr>
        <w:pBdr>
          <w:bottom w:val="single" w:sz="6" w:space="1" w:color="auto"/>
          <w:between w:val="single" w:sz="6" w:space="1" w:color="auto"/>
        </w:pBdr>
        <w:spacing w:after="0"/>
        <w:rPr>
          <w:rFonts w:ascii="Verdana" w:hAnsi="Verdana"/>
        </w:rPr>
      </w:pPr>
      <w:r w:rsidRPr="00FA501E">
        <w:rPr>
          <w:color w:val="FF0000"/>
        </w:rPr>
        <w:t xml:space="preserve">USER PASSWORD Caché </w:t>
      </w:r>
      <w:r>
        <w:t xml:space="preserve">dans : </w:t>
      </w:r>
      <w:r w:rsidRPr="00FA501E">
        <w:rPr>
          <w:color w:val="0033CC"/>
        </w:rPr>
        <w:t>Editeur de lignes de serveur</w:t>
      </w:r>
      <w:r>
        <w:t xml:space="preserve"> </w:t>
      </w:r>
      <w:r>
        <w:br/>
        <w:t>Pour cacher les informations, on entre dans Menu-&gt;Contrôle d'accès-&gt;Mode Client Ethernet-&gt;On tape : 5555</w:t>
      </w:r>
      <w:r>
        <w:br/>
        <w:t>Pour montrer les informations, on entre dans Menu-&gt;Contrôle d'accès-&gt;Mode Client Ethernet-&gt;On tape : 8888</w:t>
      </w:r>
    </w:p>
    <w:p w:rsidR="00A12653" w:rsidRPr="00A12653" w:rsidRDefault="00140DAA" w:rsidP="00C33A4E">
      <w:pPr>
        <w:pBdr>
          <w:bottom w:val="single" w:sz="6" w:space="1" w:color="auto"/>
          <w:between w:val="single" w:sz="6" w:space="1" w:color="auto"/>
        </w:pBdr>
        <w:spacing w:after="0"/>
        <w:rPr>
          <w:rFonts w:ascii="Verdana" w:hAnsi="Verdana"/>
          <w:b/>
        </w:rPr>
      </w:pPr>
      <w:r>
        <w:t>J’</w:t>
      </w:r>
      <w:r w:rsidR="00CF62C7">
        <w:t xml:space="preserve">ai laissé que </w:t>
      </w:r>
      <w:r w:rsidR="00CF62C7" w:rsidRPr="00CF62C7">
        <w:rPr>
          <w:color w:val="FF0000"/>
        </w:rPr>
        <w:t xml:space="preserve">serveurs distants en priorité </w:t>
      </w:r>
      <w:r w:rsidR="00CF62C7">
        <w:t xml:space="preserve">et mis </w:t>
      </w:r>
      <w:r w:rsidR="00CF62C7" w:rsidRPr="00CF62C7">
        <w:rPr>
          <w:color w:val="FF0000"/>
        </w:rPr>
        <w:t xml:space="preserve">deux clines </w:t>
      </w:r>
      <w:r w:rsidR="00CF62C7">
        <w:t xml:space="preserve">qui contiennent </w:t>
      </w:r>
      <w:r w:rsidR="00CF62C7" w:rsidRPr="00CF62C7">
        <w:rPr>
          <w:color w:val="FF0000"/>
        </w:rPr>
        <w:t>csat hd</w:t>
      </w:r>
      <w:r w:rsidR="00CF62C7">
        <w:br/>
      </w:r>
      <w:r>
        <w:rPr>
          <w:color w:val="FF0000"/>
        </w:rPr>
        <w:t>é</w:t>
      </w:r>
      <w:r w:rsidR="00CF62C7" w:rsidRPr="00CF62C7">
        <w:rPr>
          <w:color w:val="FF0000"/>
        </w:rPr>
        <w:t xml:space="preserve">cran reste noir </w:t>
      </w:r>
      <w:r>
        <w:t>mais je vois que l’é</w:t>
      </w:r>
      <w:r w:rsidR="00CF62C7">
        <w:t>mulation est ok car les cw je les vois changer</w:t>
      </w:r>
      <w:r w:rsidR="00CF62C7">
        <w:br/>
        <w:t>Fais bouton bleu pour afficher le panel</w:t>
      </w:r>
      <w:r w:rsidR="00CF62C7">
        <w:br/>
        <w:t xml:space="preserve">Fais bouton Info (le i en rouge) </w:t>
      </w:r>
      <w:r w:rsidR="00E92C63">
        <w:t>ça</w:t>
      </w:r>
      <w:r w:rsidR="00CF62C7">
        <w:t xml:space="preserve"> change la prise en charge du traitement (remote serveur ou par l'atlas)</w:t>
      </w:r>
      <w:r w:rsidR="00CF62C7">
        <w:br/>
        <w:t xml:space="preserve">sauf erreur çà active ou pas le traitement des chaines à nano via l'atlas donc </w:t>
      </w:r>
      <w:r w:rsidR="00E92C63">
        <w:t>ça</w:t>
      </w:r>
      <w:r w:rsidR="00CF62C7">
        <w:t xml:space="preserve"> ne concerne que les seca</w:t>
      </w:r>
      <w:r w:rsidR="00CF62C7">
        <w:br/>
      </w:r>
      <w:r w:rsidR="00E92C63">
        <w:rPr>
          <w:rFonts w:ascii="Verdana" w:hAnsi="Verdana"/>
        </w:rPr>
        <w:t>Parce que</w:t>
      </w:r>
      <w:r w:rsidR="00CF62C7">
        <w:rPr>
          <w:rFonts w:ascii="Verdana" w:hAnsi="Verdana"/>
        </w:rPr>
        <w:t xml:space="preserve"> si tu choisis </w:t>
      </w:r>
      <w:r w:rsidR="00CF62C7" w:rsidRPr="00CF62C7">
        <w:rPr>
          <w:rFonts w:ascii="Verdana" w:hAnsi="Verdana"/>
          <w:color w:val="0066FF"/>
        </w:rPr>
        <w:t>by my Atlas Hd</w:t>
      </w:r>
      <w:r w:rsidR="00CF62C7">
        <w:rPr>
          <w:rFonts w:ascii="Verdana" w:hAnsi="Verdana"/>
        </w:rPr>
        <w:t xml:space="preserve">, y aura un </w:t>
      </w:r>
      <w:r w:rsidR="00CF62C7" w:rsidRPr="00CF62C7">
        <w:rPr>
          <w:rFonts w:ascii="Verdana" w:hAnsi="Verdana"/>
          <w:color w:val="0066FF"/>
        </w:rPr>
        <w:t xml:space="preserve">double traitement </w:t>
      </w:r>
      <w:r w:rsidR="00CF62C7">
        <w:rPr>
          <w:rFonts w:ascii="Verdana" w:hAnsi="Verdana"/>
        </w:rPr>
        <w:t xml:space="preserve">(Côté serveur et côté Atlas HD) et donc, </w:t>
      </w:r>
      <w:r w:rsidR="00CF62C7" w:rsidRPr="00CF62C7">
        <w:rPr>
          <w:rFonts w:ascii="Verdana" w:hAnsi="Verdana"/>
          <w:color w:val="0066FF"/>
        </w:rPr>
        <w:t>écran noir</w:t>
      </w:r>
      <w:r w:rsidR="00CF62C7">
        <w:rPr>
          <w:rFonts w:ascii="Verdana" w:hAnsi="Verdana"/>
        </w:rPr>
        <w:t>.</w:t>
      </w:r>
      <w:r w:rsidR="00CF62C7">
        <w:rPr>
          <w:rFonts w:ascii="Verdana" w:hAnsi="Verdana"/>
        </w:rPr>
        <w:br/>
        <w:t xml:space="preserve">Mais si tu choisis by </w:t>
      </w:r>
      <w:r w:rsidR="00CF62C7" w:rsidRPr="00A12653">
        <w:rPr>
          <w:rFonts w:ascii="Verdana" w:hAnsi="Verdana"/>
          <w:color w:val="0066FF"/>
          <w:u w:val="single"/>
        </w:rPr>
        <w:t>remote server</w:t>
      </w:r>
      <w:r w:rsidR="00CF62C7">
        <w:rPr>
          <w:rFonts w:ascii="Verdana" w:hAnsi="Verdana"/>
        </w:rPr>
        <w:t xml:space="preserve">, y aura </w:t>
      </w:r>
      <w:r w:rsidR="00CF62C7" w:rsidRPr="00CF62C7">
        <w:rPr>
          <w:rFonts w:ascii="Verdana" w:hAnsi="Verdana"/>
          <w:color w:val="0066FF"/>
        </w:rPr>
        <w:t xml:space="preserve">un seul traitement de la nano </w:t>
      </w:r>
      <w:r w:rsidR="00CF62C7">
        <w:rPr>
          <w:rFonts w:ascii="Verdana" w:hAnsi="Verdana"/>
        </w:rPr>
        <w:t xml:space="preserve">et donc </w:t>
      </w:r>
      <w:r w:rsidR="00CF62C7" w:rsidRPr="00CF62C7">
        <w:rPr>
          <w:rFonts w:ascii="Verdana" w:hAnsi="Verdana"/>
          <w:color w:val="0066FF"/>
        </w:rPr>
        <w:t>la chaîne s'ouvre</w:t>
      </w:r>
      <w:r w:rsidR="00CF62C7">
        <w:rPr>
          <w:rFonts w:ascii="Verdana" w:hAnsi="Verdana"/>
        </w:rPr>
        <w:t>.</w:t>
      </w:r>
      <w:r w:rsidR="00CF62C7">
        <w:rPr>
          <w:rFonts w:ascii="Verdana" w:hAnsi="Verdana"/>
        </w:rPr>
        <w:br/>
        <w:t>L'activation et la désactivation se fait avec le bouton "</w:t>
      </w:r>
      <w:r w:rsidR="00CF62C7">
        <w:rPr>
          <w:rFonts w:ascii="Verdana" w:hAnsi="Verdana"/>
          <w:u w:val="single"/>
        </w:rPr>
        <w:t>Vert</w:t>
      </w:r>
      <w:r w:rsidR="00CF62C7">
        <w:rPr>
          <w:rFonts w:ascii="Verdana" w:hAnsi="Verdana"/>
        </w:rPr>
        <w:t>".</w:t>
      </w:r>
      <w:r w:rsidR="00CF62C7">
        <w:rPr>
          <w:rFonts w:ascii="Verdana" w:hAnsi="Verdana"/>
        </w:rPr>
        <w:br/>
      </w:r>
      <w:r w:rsidR="00CF62C7">
        <w:rPr>
          <w:rFonts w:ascii="Verdana" w:hAnsi="Verdana"/>
        </w:rPr>
        <w:lastRenderedPageBreak/>
        <w:t>Le traitement de la nano se fait à l'aide du bouton "</w:t>
      </w:r>
      <w:r w:rsidR="00CF62C7">
        <w:rPr>
          <w:rFonts w:ascii="Verdana" w:hAnsi="Verdana"/>
          <w:u w:val="single"/>
        </w:rPr>
        <w:t>Info</w:t>
      </w:r>
      <w:r w:rsidR="00CF62C7">
        <w:rPr>
          <w:rFonts w:ascii="Verdana" w:hAnsi="Verdana"/>
        </w:rPr>
        <w:t>".</w:t>
      </w:r>
      <w:r w:rsidR="00A12653">
        <w:rPr>
          <w:rFonts w:ascii="Verdana" w:hAnsi="Verdana"/>
        </w:rPr>
        <w:br/>
      </w:r>
      <w:r w:rsidR="00747C88">
        <w:rPr>
          <w:b/>
          <w:color w:val="FF0000"/>
        </w:rPr>
        <w:t>Special</w:t>
      </w:r>
      <w:r w:rsidR="00A12653" w:rsidRPr="00A12653">
        <w:rPr>
          <w:b/>
          <w:color w:val="FF0000"/>
        </w:rPr>
        <w:t xml:space="preserve"> processing control words sur REMOTE SERVERS au lieu de </w:t>
      </w:r>
      <w:r w:rsidR="00E92C63" w:rsidRPr="00A12653">
        <w:rPr>
          <w:b/>
          <w:color w:val="FF0000"/>
        </w:rPr>
        <w:t>LOCALY.</w:t>
      </w:r>
    </w:p>
    <w:p w:rsidR="00C275E4" w:rsidRDefault="006E0259" w:rsidP="00C33A4E">
      <w:pPr>
        <w:pBdr>
          <w:bottom w:val="single" w:sz="6" w:space="1" w:color="auto"/>
          <w:between w:val="single" w:sz="6" w:space="1" w:color="auto"/>
        </w:pBdr>
        <w:spacing w:after="0"/>
      </w:pPr>
      <w:r w:rsidRPr="00517628">
        <w:rPr>
          <w:b/>
          <w:color w:val="FF0000"/>
          <w:sz w:val="24"/>
          <w:szCs w:val="24"/>
        </w:rPr>
        <w:t>C</w:t>
      </w:r>
      <w:r w:rsidR="00D63573" w:rsidRPr="00517628">
        <w:rPr>
          <w:b/>
          <w:color w:val="FF0000"/>
          <w:sz w:val="24"/>
          <w:szCs w:val="24"/>
        </w:rPr>
        <w:t>arte 18 bloquée</w:t>
      </w:r>
      <w:r w:rsidR="00110646" w:rsidRPr="00517628">
        <w:rPr>
          <w:b/>
          <w:color w:val="FF0000"/>
          <w:sz w:val="24"/>
          <w:szCs w:val="24"/>
        </w:rPr>
        <w:t> : (défaut de payement)</w:t>
      </w:r>
      <w:r>
        <w:br/>
        <w:t>Du jours a</w:t>
      </w:r>
      <w:r w:rsidR="005F31C9">
        <w:t>u lendemain les droit sont passé</w:t>
      </w:r>
      <w:r>
        <w:t xml:space="preserve"> à 1992 pour l'année</w:t>
      </w:r>
      <w:r>
        <w:br/>
        <w:t>La raison est que la lui on dit elle a était détectée dans un autre démo que celui fourni</w:t>
      </w:r>
      <w:r>
        <w:br/>
        <w:t xml:space="preserve">C'est bien le </w:t>
      </w:r>
      <w:r w:rsidR="00D63573">
        <w:t>atlas qui est en cause l'ami si</w:t>
      </w:r>
      <w:r>
        <w:t>non comment celui si laisse passer les EMM q</w:t>
      </w:r>
      <w:r w:rsidR="00D63573">
        <w:t>uan</w:t>
      </w:r>
      <w:r>
        <w:t>d on lui dit pas perso j'</w:t>
      </w:r>
      <w:r w:rsidR="00E92C63">
        <w:t>avais</w:t>
      </w:r>
      <w:r>
        <w:t xml:space="preserve"> mis </w:t>
      </w:r>
      <w:r w:rsidR="0039071D">
        <w:t>dans les paramètres dé</w:t>
      </w:r>
      <w:r>
        <w:t>sactiver les emm</w:t>
      </w:r>
      <w:r>
        <w:br/>
        <w:t>D'autres raisons sont possibles, je pense notamment à la limite de sids :</w:t>
      </w:r>
      <w:r>
        <w:br/>
        <w:t>-</w:t>
      </w:r>
      <w:r w:rsidR="00E92C63">
        <w:t>As-tu</w:t>
      </w:r>
      <w:r>
        <w:t xml:space="preserve"> limité à 2 sids? Ne me dit pas que ce n</w:t>
      </w:r>
      <w:r w:rsidR="00D63573">
        <w:t>'est pas la peine car tu ne fais</w:t>
      </w:r>
      <w:r>
        <w:t xml:space="preserve"> pas de reshare.</w:t>
      </w:r>
      <w:r>
        <w:br/>
        <w:t>Si tu regarde</w:t>
      </w:r>
      <w:r w:rsidR="00D63573">
        <w:t>s</w:t>
      </w:r>
      <w:r>
        <w:t xml:space="preserve"> une chaine sur ton AtlasHD100, une autre sur ta dream. Il suffit que quelqu'un se connecte sur ton interface dream pour voir une chaine ou alors que tu enregistre un film si tu as 2 tuners sur ta dream et hop</w:t>
      </w:r>
      <w:r w:rsidR="00D63573">
        <w:t xml:space="preserve">, tu es déjà </w:t>
      </w:r>
      <w:r>
        <w:t xml:space="preserve"> 3 ou 4 sids, donc au-delà de la limite de 2. C'est normal que ta carte bloque.</w:t>
      </w:r>
    </w:p>
    <w:p w:rsidR="00C275E4" w:rsidRDefault="00E92C63" w:rsidP="00C33A4E">
      <w:pPr>
        <w:pBdr>
          <w:bottom w:val="single" w:sz="6" w:space="1" w:color="auto"/>
          <w:between w:val="single" w:sz="6" w:space="1" w:color="auto"/>
        </w:pBdr>
        <w:spacing w:after="0"/>
      </w:pPr>
      <w:r w:rsidRPr="003E50D5">
        <w:rPr>
          <w:b/>
          <w:color w:val="FF0000"/>
        </w:rPr>
        <w:t>Voyant</w:t>
      </w:r>
      <w:r w:rsidR="00C275E4" w:rsidRPr="003E50D5">
        <w:rPr>
          <w:b/>
          <w:color w:val="FF0000"/>
        </w:rPr>
        <w:t xml:space="preserve"> rouge-orange qui reste allumé sans plus</w:t>
      </w:r>
      <w:r w:rsidR="00C275E4">
        <w:t>.</w:t>
      </w:r>
      <w:r w:rsidR="000C67FA">
        <w:t xml:space="preserve"> (</w:t>
      </w:r>
      <w:r w:rsidR="00747C88">
        <w:t>Jojoke</w:t>
      </w:r>
      <w:r w:rsidR="000C67FA">
        <w:t>)</w:t>
      </w:r>
      <w:r w:rsidR="008F31B6">
        <w:t> </w:t>
      </w:r>
      <w:r w:rsidR="008F31B6">
        <w:br/>
      </w:r>
      <w:hyperlink r:id="rId19" w:anchor="post1345725" w:history="1">
        <w:r w:rsidR="008F31B6" w:rsidRPr="00991B74">
          <w:rPr>
            <w:rStyle w:val="Lienhypertexte"/>
          </w:rPr>
          <w:t>http://www.dzsat.org/forum/f432/atlas-hd100-bloquer-led-rouge-381668.html#post1345725</w:t>
        </w:r>
      </w:hyperlink>
      <w:r w:rsidR="008F31B6">
        <w:br/>
      </w:r>
      <w:r w:rsidR="00C275E4">
        <w:t xml:space="preserve">Pas de panique (mon premier métier était électronicien) j'ai </w:t>
      </w:r>
      <w:r>
        <w:t>contrôlé</w:t>
      </w:r>
      <w:r w:rsidR="00C275E4">
        <w:t xml:space="preserve"> les tensions de sortie de l'alimentation.</w:t>
      </w:r>
      <w:r w:rsidR="00C275E4">
        <w:br/>
        <w:t>Ce qui devrait être 12V fait quelques 5.5V assurément l'alim est en cause.</w:t>
      </w:r>
      <w:r w:rsidR="00C275E4">
        <w:br/>
        <w:t xml:space="preserve">Remplacé les deux condos 820uF/25V par 2x 1000uF/16V (près des câbles vers </w:t>
      </w:r>
      <w:r>
        <w:t>PCB</w:t>
      </w:r>
      <w:r w:rsidR="00C275E4">
        <w:t xml:space="preserve"> démo) récupéré sur une ancien PCB d'ordi et OK.</w:t>
      </w:r>
      <w:r w:rsidR="00C275E4">
        <w:br/>
        <w:t>Tout redémarre normalement (Les 2 condensateurs n'étaient absolument pas gonflés</w:t>
      </w:r>
      <w:r w:rsidR="0091271A">
        <w:t xml:space="preserve"> sur le croisillon</w:t>
      </w:r>
      <w:r w:rsidR="00C275E4">
        <w:t>).</w:t>
      </w:r>
    </w:p>
    <w:p w:rsidR="00C87A13" w:rsidRDefault="00E92C63" w:rsidP="00C33A4E">
      <w:pPr>
        <w:pBdr>
          <w:bottom w:val="single" w:sz="6" w:space="1" w:color="auto"/>
          <w:between w:val="single" w:sz="6" w:space="1" w:color="auto"/>
        </w:pBdr>
        <w:spacing w:after="0"/>
      </w:pPr>
      <w:r>
        <w:rPr>
          <w:b/>
          <w:color w:val="FF0000"/>
        </w:rPr>
        <w:t>HD</w:t>
      </w:r>
      <w:r w:rsidR="00C87A13" w:rsidRPr="00C87A13">
        <w:rPr>
          <w:b/>
          <w:color w:val="FF0000"/>
        </w:rPr>
        <w:t xml:space="preserve"> 200s bloqué sur led rouge</w:t>
      </w:r>
      <w:r w:rsidR="00C87A13">
        <w:rPr>
          <w:b/>
          <w:color w:val="FF0000"/>
        </w:rPr>
        <w:br/>
      </w:r>
      <w:r w:rsidR="00C87A13">
        <w:t xml:space="preserve">il faut vous connecter avec le câble RS 232/ RS 232 femelle/femelle avec le logiciel multiloader V 1.40 en </w:t>
      </w:r>
      <w:r>
        <w:t>réinjectant</w:t>
      </w:r>
      <w:r w:rsidR="00C87A13">
        <w:t xml:space="preserve"> le Bootloader V101 puis le MainSoftware B107 v2.</w:t>
      </w:r>
      <w:r w:rsidR="00C87A13">
        <w:br/>
        <w:t xml:space="preserve">Il suffit de reboute le démodulateur en le coupant par l'interrupteur à </w:t>
      </w:r>
      <w:r>
        <w:t>l’arrière</w:t>
      </w:r>
      <w:r w:rsidR="00C87A13">
        <w:t>.</w:t>
      </w:r>
      <w:r w:rsidR="00C87A13">
        <w:br/>
        <w:t>Et le tour est joué il devrait redémarrer. / Remettre ta liste de favoris.</w:t>
      </w:r>
    </w:p>
    <w:p w:rsidR="008071CD" w:rsidRPr="004F4B75" w:rsidRDefault="00E92C63" w:rsidP="00C33A4E">
      <w:pPr>
        <w:spacing w:after="0"/>
        <w:rPr>
          <w:color w:val="0033CC"/>
        </w:rPr>
      </w:pPr>
      <w:r w:rsidRPr="003E50D5">
        <w:rPr>
          <w:b/>
          <w:color w:val="FF0000"/>
        </w:rPr>
        <w:t>Modif</w:t>
      </w:r>
      <w:r w:rsidR="008071CD" w:rsidRPr="003E50D5">
        <w:rPr>
          <w:b/>
          <w:color w:val="FF0000"/>
        </w:rPr>
        <w:t xml:space="preserve"> du canal wifi:</w:t>
      </w:r>
      <w:r w:rsidR="004F4B75">
        <w:rPr>
          <w:b/>
          <w:color w:val="FF0000"/>
        </w:rPr>
        <w:t xml:space="preserve"> </w:t>
      </w:r>
      <w:r w:rsidR="004F4B75" w:rsidRPr="004F4B75">
        <w:rPr>
          <w:b/>
          <w:color w:val="0033CC"/>
        </w:rPr>
        <w:t>(</w:t>
      </w:r>
      <w:r w:rsidR="004F4B75" w:rsidRPr="004F4B75">
        <w:rPr>
          <w:color w:val="0033CC"/>
        </w:rPr>
        <w:t xml:space="preserve">on peut juger de l’encombrement des canaux WIFI avec </w:t>
      </w:r>
      <w:r w:rsidR="004F4B75">
        <w:rPr>
          <w:color w:val="0033CC"/>
        </w:rPr>
        <w:t>un Smartphone et une APP</w:t>
      </w:r>
      <w:r w:rsidR="00C87A13">
        <w:rPr>
          <w:color w:val="0033CC"/>
        </w:rPr>
        <w:t xml:space="preserve"> = Wifi analyzer</w:t>
      </w:r>
      <w:r w:rsidR="004F4B75">
        <w:rPr>
          <w:color w:val="0033CC"/>
        </w:rPr>
        <w:t>)</w:t>
      </w:r>
    </w:p>
    <w:p w:rsidR="008071CD" w:rsidRDefault="008071CD" w:rsidP="00C33A4E">
      <w:pPr>
        <w:spacing w:after="0"/>
      </w:pPr>
      <w:r>
        <w:t>Ouvrir ton navigateur et tapes ceci mais dans la barre d'adresse:</w:t>
      </w:r>
    </w:p>
    <w:p w:rsidR="008071CD" w:rsidRDefault="008071CD" w:rsidP="00C33A4E">
      <w:pPr>
        <w:spacing w:after="0"/>
      </w:pPr>
      <w:r>
        <w:t xml:space="preserve">http://192.168.1.1 je répète dans la barre </w:t>
      </w:r>
      <w:r w:rsidR="00E92C63">
        <w:t>d’adresse.</w:t>
      </w:r>
    </w:p>
    <w:p w:rsidR="008071CD" w:rsidRDefault="008071CD" w:rsidP="00C33A4E">
      <w:pPr>
        <w:spacing w:after="0"/>
      </w:pPr>
      <w:r>
        <w:t>Tu seras invité à introduire le mot de passe pour accéder au menu de configuration</w:t>
      </w:r>
    </w:p>
    <w:p w:rsidR="008071CD" w:rsidRDefault="008071CD" w:rsidP="00C33A4E">
      <w:pPr>
        <w:spacing w:after="0"/>
      </w:pPr>
      <w:r>
        <w:t>Si tu n'as pas encore jamais utilisé le modem, tu verras automatiquement</w:t>
      </w:r>
    </w:p>
    <w:p w:rsidR="008071CD" w:rsidRDefault="00E92C63" w:rsidP="00C33A4E">
      <w:pPr>
        <w:spacing w:after="0"/>
      </w:pPr>
      <w:r>
        <w:t>Apparaître</w:t>
      </w:r>
      <w:r w:rsidR="008071CD">
        <w:t xml:space="preserve"> l'écran Service Provider Login (autrement, clique sur ADSL Settings</w:t>
      </w:r>
    </w:p>
    <w:p w:rsidR="008071CD" w:rsidRDefault="00E92C63" w:rsidP="00C33A4E">
      <w:pPr>
        <w:spacing w:after="0"/>
      </w:pPr>
      <w:r>
        <w:t>Et</w:t>
      </w:r>
      <w:r w:rsidR="008071CD">
        <w:t xml:space="preserve"> ensuite sur Service Provider Login dans la colonne de gauche). Dans l'écran</w:t>
      </w:r>
    </w:p>
    <w:p w:rsidR="008071CD" w:rsidRDefault="008071CD" w:rsidP="00C33A4E">
      <w:pPr>
        <w:spacing w:after="0"/>
      </w:pPr>
      <w:r>
        <w:t>Service Provider Login, passe les opérations suivantes :</w:t>
      </w:r>
    </w:p>
    <w:p w:rsidR="008071CD" w:rsidRDefault="008071CD" w:rsidP="00C33A4E">
      <w:pPr>
        <w:spacing w:after="0"/>
      </w:pPr>
      <w:r>
        <w:t>Dans le champ Username, met ton nom d'utilisateur, tonnom@skynet.be (écrire ton</w:t>
      </w:r>
    </w:p>
    <w:p w:rsidR="008071CD" w:rsidRDefault="00747C88" w:rsidP="00C33A4E">
      <w:pPr>
        <w:spacing w:after="0"/>
      </w:pPr>
      <w:r>
        <w:t>Nom</w:t>
      </w:r>
      <w:r w:rsidR="008071CD">
        <w:t xml:space="preserve"> d'utilisateur avec l'extension et domaine @skynet.be).</w:t>
      </w:r>
    </w:p>
    <w:p w:rsidR="008071CD" w:rsidRDefault="008071CD" w:rsidP="00C33A4E">
      <w:pPr>
        <w:spacing w:after="0"/>
      </w:pPr>
      <w:r>
        <w:t xml:space="preserve">Dans le champ Password, écrire ton mot de passe et </w:t>
      </w:r>
      <w:r w:rsidR="00E92C63">
        <w:t>réécrit</w:t>
      </w:r>
      <w:r>
        <w:t>-le à nouveau dans le</w:t>
      </w:r>
    </w:p>
    <w:p w:rsidR="008071CD" w:rsidRDefault="00747C88" w:rsidP="00C33A4E">
      <w:pPr>
        <w:spacing w:after="0"/>
      </w:pPr>
      <w:r>
        <w:t>Champ</w:t>
      </w:r>
      <w:r w:rsidR="008071CD">
        <w:t xml:space="preserve"> Confirm Password.</w:t>
      </w:r>
    </w:p>
    <w:p w:rsidR="008071CD" w:rsidRDefault="008071CD" w:rsidP="00C33A4E">
      <w:pPr>
        <w:spacing w:after="0"/>
      </w:pPr>
      <w:r>
        <w:t>Cliquez ensuite sur le bouton Save pour sauvegarder tes changements.</w:t>
      </w:r>
    </w:p>
    <w:p w:rsidR="008071CD" w:rsidRDefault="008071CD" w:rsidP="00C33A4E">
      <w:pPr>
        <w:spacing w:after="0"/>
      </w:pPr>
      <w:r>
        <w:t xml:space="preserve"> </w:t>
      </w:r>
      <w:r w:rsidR="00E92C63">
        <w:t>Modif</w:t>
      </w:r>
      <w:r>
        <w:t xml:space="preserve"> de chaîne ou du canal wifi:</w:t>
      </w:r>
    </w:p>
    <w:p w:rsidR="008071CD" w:rsidRDefault="008071CD" w:rsidP="00C33A4E">
      <w:pPr>
        <w:spacing w:after="0"/>
      </w:pPr>
      <w:r>
        <w:t>Dans la colonne de gauche, clique sur Advanced Settings tu verras juste sous</w:t>
      </w:r>
    </w:p>
    <w:p w:rsidR="008071CD" w:rsidRDefault="008071CD" w:rsidP="00C33A4E">
      <w:pPr>
        <w:spacing w:after="0"/>
      </w:pPr>
      <w:r>
        <w:t>Wireless la ligne Channel and SSID.clique dessus</w:t>
      </w:r>
    </w:p>
    <w:p w:rsidR="008071CD" w:rsidRDefault="008071CD" w:rsidP="00C33A4E">
      <w:pPr>
        <w:spacing w:after="0"/>
      </w:pPr>
      <w:r>
        <w:t>Là tu verras un menu déroulant 1</w:t>
      </w:r>
      <w:proofErr w:type="gramStart"/>
      <w:r>
        <w:t>,2,3,4,5,6</w:t>
      </w:r>
      <w:proofErr w:type="gramEnd"/>
      <w:r>
        <w:t>.......13 repère le canal sur lequel</w:t>
      </w:r>
    </w:p>
    <w:p w:rsidR="008071CD" w:rsidRDefault="00E92C63" w:rsidP="00C33A4E">
      <w:pPr>
        <w:spacing w:after="0"/>
      </w:pPr>
      <w:r>
        <w:t>Ton</w:t>
      </w:r>
      <w:r w:rsidR="008071CD">
        <w:t xml:space="preserve"> Broadcast SSID est enable, s'il n'est pas sur le canal 1 ou 6 ou 11 fais ce</w:t>
      </w:r>
    </w:p>
    <w:p w:rsidR="008071CD" w:rsidRDefault="008071CD" w:rsidP="00C33A4E">
      <w:pPr>
        <w:spacing w:after="0"/>
      </w:pPr>
      <w:proofErr w:type="gramStart"/>
      <w:r>
        <w:t>qui</w:t>
      </w:r>
      <w:proofErr w:type="gramEnd"/>
      <w:r>
        <w:t xml:space="preserve"> suit:</w:t>
      </w:r>
    </w:p>
    <w:p w:rsidR="008071CD" w:rsidRDefault="008071CD" w:rsidP="00C33A4E">
      <w:pPr>
        <w:spacing w:after="0"/>
      </w:pPr>
      <w:r>
        <w:t xml:space="preserve">Tu choisis le canal 1, tu test si pas d'amélioration après sauvegarde bien </w:t>
      </w:r>
      <w:r w:rsidR="00E92C63">
        <w:t>sûr</w:t>
      </w:r>
      <w:r>
        <w:t>.</w:t>
      </w:r>
    </w:p>
    <w:p w:rsidR="008071CD" w:rsidRDefault="008071CD" w:rsidP="00C33A4E">
      <w:pPr>
        <w:spacing w:after="0"/>
      </w:pPr>
      <w:r>
        <w:t>Refais un autre test sur le canal 6 si par malheur pas d'amélioration</w:t>
      </w:r>
    </w:p>
    <w:p w:rsidR="008071CD" w:rsidRDefault="008071CD" w:rsidP="00C33A4E">
      <w:pPr>
        <w:spacing w:after="0"/>
      </w:pPr>
      <w:r>
        <w:t>Tu mets le turbo sur canal 11.</w:t>
      </w:r>
    </w:p>
    <w:p w:rsidR="008071CD" w:rsidRDefault="008071CD" w:rsidP="00C33A4E">
      <w:pPr>
        <w:spacing w:after="0"/>
      </w:pPr>
      <w:r>
        <w:t>Remarque:</w:t>
      </w:r>
    </w:p>
    <w:p w:rsidR="008071CD" w:rsidRDefault="008071CD" w:rsidP="00C33A4E">
      <w:pPr>
        <w:spacing w:after="0"/>
      </w:pPr>
      <w:r>
        <w:t>Pour chaque essai sur un canal n'oublie pas de cliquer sur le bouton save à</w:t>
      </w:r>
      <w:r w:rsidR="00747C88">
        <w:t xml:space="preserve"> chaque</w:t>
      </w:r>
      <w:r>
        <w:t xml:space="preserve"> essai.</w:t>
      </w:r>
    </w:p>
    <w:p w:rsidR="003475AB" w:rsidRDefault="008071CD" w:rsidP="00C33A4E">
      <w:pPr>
        <w:spacing w:after="0"/>
      </w:pPr>
      <w:r>
        <w:t>Assure-toi que ton câble Ethernet est bien branché entre ton mode</w:t>
      </w:r>
      <w:r w:rsidR="00796B7F">
        <w:t>m</w:t>
      </w:r>
      <w:r>
        <w:t xml:space="preserve"> et ton PC.</w:t>
      </w:r>
      <w:r w:rsidR="002A0694">
        <w:br/>
        <w:t>_______________________________________________________________________________________________</w:t>
      </w:r>
      <w:r w:rsidR="002A0694">
        <w:lastRenderedPageBreak/>
        <w:t>_______</w:t>
      </w:r>
      <w:r w:rsidR="00747C88" w:rsidRPr="003E50D5">
        <w:rPr>
          <w:color w:val="FF0000"/>
        </w:rPr>
        <w:t xml:space="preserve"> </w:t>
      </w:r>
      <w:r w:rsidR="003E50D5">
        <w:br/>
      </w:r>
      <w:r w:rsidR="00B831CB">
        <w:rPr>
          <w:b/>
          <w:bCs/>
          <w:color w:val="FF0000"/>
        </w:rPr>
        <w:t xml:space="preserve">REINITIALISATION : </w:t>
      </w:r>
      <w:r w:rsidR="003E50D5">
        <w:rPr>
          <w:b/>
          <w:bCs/>
          <w:color w:val="FF0000"/>
        </w:rPr>
        <w:t xml:space="preserve">menu/paramètres système /OK/ </w:t>
      </w:r>
      <w:r w:rsidR="003E50D5">
        <w:t>en bas la ligne pour</w:t>
      </w:r>
      <w:r w:rsidR="003E50D5">
        <w:rPr>
          <w:b/>
          <w:bCs/>
        </w:rPr>
        <w:t xml:space="preserve"> </w:t>
      </w:r>
      <w:r w:rsidR="003E50D5">
        <w:rPr>
          <w:b/>
          <w:bCs/>
          <w:color w:val="FF0000"/>
        </w:rPr>
        <w:t>réinitialisation</w:t>
      </w:r>
      <w:r w:rsidR="003E50D5">
        <w:t xml:space="preserve"> </w:t>
      </w:r>
      <w:proofErr w:type="gramStart"/>
      <w:r w:rsidR="003E50D5">
        <w:t>du</w:t>
      </w:r>
      <w:proofErr w:type="gramEnd"/>
      <w:r w:rsidR="003E50D5">
        <w:t xml:space="preserve"> démo.</w:t>
      </w:r>
    </w:p>
    <w:p w:rsidR="00C33A4E" w:rsidRDefault="006E7277" w:rsidP="00C33A4E">
      <w:pPr>
        <w:spacing w:after="0"/>
        <w:contextualSpacing/>
      </w:pPr>
      <w:hyperlink r:id="rId20" w:history="1">
        <w:r w:rsidR="003475AB" w:rsidRPr="00C30C3B">
          <w:rPr>
            <w:rStyle w:val="Lienhypertexte"/>
          </w:rPr>
          <w:t>http://www.dzsat.org/forum/f422/confirmation-de-procedure-388596.html</w:t>
        </w:r>
      </w:hyperlink>
    </w:p>
    <w:p w:rsidR="00C33A4E" w:rsidRDefault="00C33A4E" w:rsidP="00C33A4E">
      <w:pPr>
        <w:spacing w:after="0"/>
        <w:contextualSpacing/>
        <w:rPr>
          <w:rStyle w:val="Lienhypertexte"/>
          <w:color w:val="000000" w:themeColor="text1"/>
          <w:u w:val="none"/>
        </w:rPr>
      </w:pPr>
    </w:p>
    <w:p w:rsidR="003475AB" w:rsidRPr="00C33A4E" w:rsidRDefault="003475AB" w:rsidP="00C33A4E">
      <w:pPr>
        <w:spacing w:after="0"/>
        <w:contextualSpacing/>
        <w:rPr>
          <w:rStyle w:val="Lienhypertexte"/>
          <w:color w:val="auto"/>
          <w:u w:val="none"/>
        </w:rPr>
      </w:pPr>
      <w:r w:rsidRPr="003475AB">
        <w:rPr>
          <w:rStyle w:val="Lienhypertexte"/>
          <w:b/>
          <w:color w:val="FF0000"/>
        </w:rPr>
        <w:t>Partager une carte TN</w:t>
      </w:r>
      <w:r w:rsidR="00B831CB">
        <w:rPr>
          <w:rStyle w:val="Lienhypertexte"/>
          <w:b/>
          <w:color w:val="FF0000"/>
        </w:rPr>
        <w:t>T</w:t>
      </w:r>
      <w:r w:rsidRPr="003475AB">
        <w:rPr>
          <w:rStyle w:val="Lienhypertexte"/>
          <w:b/>
          <w:color w:val="FF0000"/>
        </w:rPr>
        <w:t xml:space="preserve">SAT </w:t>
      </w:r>
      <w:r w:rsidR="00B831CB">
        <w:rPr>
          <w:rStyle w:val="Lienhypertexte"/>
          <w:b/>
          <w:color w:val="FF0000"/>
        </w:rPr>
        <w:t xml:space="preserve">entre 2 ATLAS </w:t>
      </w:r>
      <w:r w:rsidRPr="003475AB">
        <w:rPr>
          <w:rStyle w:val="Lienhypertexte"/>
          <w:b/>
          <w:color w:val="FF0000"/>
        </w:rPr>
        <w:t xml:space="preserve">émulateur en partie OUT : </w:t>
      </w:r>
    </w:p>
    <w:p w:rsidR="003475AB" w:rsidRDefault="003475AB" w:rsidP="00C33A4E">
      <w:pPr>
        <w:spacing w:after="0"/>
        <w:rPr>
          <w:rStyle w:val="Lienhypertexte"/>
        </w:rPr>
      </w:pPr>
      <w:r w:rsidRPr="003475AB">
        <w:rPr>
          <w:rStyle w:val="Lienhypertexte"/>
        </w:rPr>
        <w:t>http://www.dzsat.org/forum/f422/partager-carte-tnt-sat-du-hd200-vers-le-hd100-406676.html#post1504620</w:t>
      </w:r>
    </w:p>
    <w:p w:rsidR="00E4240B" w:rsidRPr="00B071CC" w:rsidRDefault="00B071CC" w:rsidP="00C33A4E">
      <w:pPr>
        <w:pBdr>
          <w:top w:val="single" w:sz="6" w:space="1" w:color="auto"/>
          <w:bottom w:val="single" w:sz="6" w:space="1" w:color="auto"/>
        </w:pBdr>
        <w:spacing w:after="0"/>
        <w:rPr>
          <w:b/>
          <w:color w:val="FF0000"/>
          <w:u w:val="single"/>
        </w:rPr>
      </w:pPr>
      <w:r>
        <w:rPr>
          <w:b/>
          <w:color w:val="FF0000"/>
        </w:rPr>
        <w:t>O</w:t>
      </w:r>
      <w:r w:rsidR="00E4240B" w:rsidRPr="004D4751">
        <w:rPr>
          <w:b/>
          <w:color w:val="FF0000"/>
        </w:rPr>
        <w:t>ption 2ième écran pour avoir une carte SECA 018</w:t>
      </w:r>
      <w:r w:rsidR="00E4240B" w:rsidRPr="00E4240B">
        <w:rPr>
          <w:b/>
          <w:color w:val="FF0000"/>
        </w:rPr>
        <w:t xml:space="preserve"> ?</w:t>
      </w:r>
      <w:r w:rsidR="003C4171">
        <w:rPr>
          <w:b/>
          <w:color w:val="FF0000"/>
        </w:rPr>
        <w:t xml:space="preserve"> </w:t>
      </w:r>
      <w:r w:rsidR="00E4240B">
        <w:br/>
      </w:r>
      <w:r w:rsidR="00DB7BD1">
        <w:t>E</w:t>
      </w:r>
      <w:r w:rsidR="00E4240B">
        <w:t>nsuite de mettre cette même carte dans un Atlas HD 100 ou 200 pour recevoir en local les chaines SD ET HD (et de mettre le cube au placard) ?</w:t>
      </w:r>
      <w:r w:rsidR="00E4240B">
        <w:br/>
      </w:r>
      <w:r w:rsidR="00747C88">
        <w:t>Oui</w:t>
      </w:r>
      <w:r w:rsidR="007D6FB7">
        <w:t xml:space="preserve"> tu pourra</w:t>
      </w:r>
      <w:r w:rsidR="00B524B2">
        <w:t>s</w:t>
      </w:r>
      <w:r w:rsidR="007D6FB7">
        <w:t xml:space="preserve"> re</w:t>
      </w:r>
      <w:r w:rsidR="00B524B2">
        <w:t>-</w:t>
      </w:r>
      <w:r w:rsidR="007D6FB7">
        <w:t>sharer</w:t>
      </w:r>
      <w:r w:rsidR="00E4240B">
        <w:t xml:space="preserve"> la carte csat seca en sd + hd du Atlas HD en redgast a ton Vu+ mais </w:t>
      </w:r>
      <w:r w:rsidR="00B524B2" w:rsidRPr="00B524B2">
        <w:rPr>
          <w:u w:val="single"/>
        </w:rPr>
        <w:t>à</w:t>
      </w:r>
      <w:r w:rsidR="00E4240B" w:rsidRPr="00B524B2">
        <w:rPr>
          <w:u w:val="single"/>
        </w:rPr>
        <w:t xml:space="preserve"> condi</w:t>
      </w:r>
      <w:r w:rsidR="007A0B8E" w:rsidRPr="00B524B2">
        <w:rPr>
          <w:u w:val="single"/>
        </w:rPr>
        <w:t>tion que tu reshare pas</w:t>
      </w:r>
      <w:r w:rsidR="007A0B8E">
        <w:t xml:space="preserve"> </w:t>
      </w:r>
      <w:r w:rsidR="007A0B8E" w:rsidRPr="00B524B2">
        <w:rPr>
          <w:u w:val="single"/>
        </w:rPr>
        <w:t xml:space="preserve">avec un </w:t>
      </w:r>
      <w:r w:rsidR="00E4240B" w:rsidRPr="00B524B2">
        <w:rPr>
          <w:u w:val="single"/>
        </w:rPr>
        <w:t>Vu+ parce qu'il y a la limitation des SID sur cette carte</w:t>
      </w:r>
      <w:r w:rsidR="00E4240B">
        <w:t xml:space="preserve">, reshare plus de 2 fois = freez. </w:t>
      </w:r>
      <w:r w:rsidR="00747C88">
        <w:t>Voici</w:t>
      </w:r>
      <w:r w:rsidR="00E4240B">
        <w:t xml:space="preserve"> un tuto </w:t>
      </w:r>
      <w:proofErr w:type="gramStart"/>
      <w:r w:rsidR="00E4240B">
        <w:t>:</w:t>
      </w:r>
      <w:proofErr w:type="gramEnd"/>
      <w:r w:rsidR="00E4240B">
        <w:br/>
      </w:r>
      <w:hyperlink r:id="rId21" w:tgtFrame="_blank" w:history="1">
        <w:r w:rsidR="00E4240B">
          <w:rPr>
            <w:rStyle w:val="Lienhypertexte"/>
          </w:rPr>
          <w:t>http://www.dzsat.org/forum/f422/comm...-a-370721.html</w:t>
        </w:r>
      </w:hyperlink>
      <w:r w:rsidR="00E4240B">
        <w:br/>
        <w:t xml:space="preserve">Il faut </w:t>
      </w:r>
      <w:r w:rsidR="00747C88">
        <w:t>contacter</w:t>
      </w:r>
      <w:r w:rsidR="00E4240B">
        <w:t xml:space="preserve"> le service clients canalsat sur leurs site ou par Tel et tu demande une 2eme carte </w:t>
      </w:r>
      <w:r w:rsidR="00747C88">
        <w:t>(option</w:t>
      </w:r>
      <w:r w:rsidR="00E4240B">
        <w:t xml:space="preserve"> </w:t>
      </w:r>
      <w:r w:rsidR="00747C88">
        <w:t>multiTV)</w:t>
      </w:r>
      <w:r w:rsidR="00E4240B">
        <w:t xml:space="preserve"> c'est gratuit, ils vont te demander les infos sur ton abonnement genre: nom prenom + adresse et pour passer commande de la </w:t>
      </w:r>
      <w:r w:rsidR="00E4240B" w:rsidRPr="00CC7684">
        <w:rPr>
          <w:u w:val="single"/>
        </w:rPr>
        <w:t>2eme carte elle coute 15 Euros</w:t>
      </w:r>
      <w:r w:rsidR="00E4240B">
        <w:t xml:space="preserve">, le numéro de compte de la personne abonnée, même si c'est </w:t>
      </w:r>
      <w:r w:rsidR="00747C88">
        <w:t>gratuit.</w:t>
      </w:r>
      <w:r w:rsidR="00E4240B">
        <w:br/>
      </w:r>
      <w:r w:rsidR="00747C88">
        <w:t>Et</w:t>
      </w:r>
      <w:r w:rsidR="00E4240B">
        <w:t xml:space="preserve"> tu leurs demande s'ils peuvent t'envoyé une </w:t>
      </w:r>
      <w:r w:rsidR="003C4171">
        <w:rPr>
          <w:b/>
          <w:color w:val="FF0000"/>
        </w:rPr>
        <w:t xml:space="preserve">2eme carte </w:t>
      </w:r>
      <w:r w:rsidR="003C4171" w:rsidRPr="00B071CC">
        <w:rPr>
          <w:b/>
          <w:color w:val="FF0000"/>
          <w:u w:val="single"/>
        </w:rPr>
        <w:t>sans le cube ce</w:t>
      </w:r>
      <w:r w:rsidR="00E4240B" w:rsidRPr="00B071CC">
        <w:rPr>
          <w:b/>
          <w:color w:val="FF0000"/>
          <w:u w:val="single"/>
        </w:rPr>
        <w:t xml:space="preserve"> sera une Viaccess</w:t>
      </w:r>
      <w:r w:rsidR="00E4240B" w:rsidRPr="00E4240B">
        <w:rPr>
          <w:color w:val="FF0000"/>
        </w:rPr>
        <w:t xml:space="preserve"> </w:t>
      </w:r>
      <w:r w:rsidR="00E4240B">
        <w:t xml:space="preserve">ou alors </w:t>
      </w:r>
      <w:r w:rsidR="00E4240B" w:rsidRPr="00B071CC">
        <w:rPr>
          <w:color w:val="FF0000"/>
          <w:u w:val="single"/>
        </w:rPr>
        <w:t xml:space="preserve">avec le </w:t>
      </w:r>
      <w:r w:rsidR="00E4240B" w:rsidRPr="00B071CC">
        <w:rPr>
          <w:b/>
          <w:color w:val="FF0000"/>
          <w:u w:val="single"/>
        </w:rPr>
        <w:t xml:space="preserve">cube </w:t>
      </w:r>
      <w:r w:rsidRPr="00B071CC">
        <w:rPr>
          <w:b/>
          <w:color w:val="FF0000"/>
          <w:u w:val="single"/>
        </w:rPr>
        <w:t>2</w:t>
      </w:r>
      <w:r w:rsidRPr="00B071CC">
        <w:rPr>
          <w:b/>
          <w:color w:val="FF0000"/>
          <w:u w:val="single"/>
          <w:vertAlign w:val="superscript"/>
        </w:rPr>
        <w:t>ème</w:t>
      </w:r>
      <w:r w:rsidRPr="00B071CC">
        <w:rPr>
          <w:b/>
          <w:color w:val="FF0000"/>
          <w:u w:val="single"/>
        </w:rPr>
        <w:t xml:space="preserve"> décodeur </w:t>
      </w:r>
      <w:r w:rsidR="00E4240B" w:rsidRPr="00B071CC">
        <w:rPr>
          <w:b/>
          <w:color w:val="FF0000"/>
          <w:u w:val="single"/>
        </w:rPr>
        <w:t xml:space="preserve">et ce sera une </w:t>
      </w:r>
      <w:r w:rsidR="00747C88" w:rsidRPr="00B071CC">
        <w:rPr>
          <w:b/>
          <w:color w:val="FF0000"/>
          <w:u w:val="single"/>
        </w:rPr>
        <w:t>seca.</w:t>
      </w:r>
    </w:p>
    <w:p w:rsidR="00F25ABE" w:rsidRDefault="00F25ABE" w:rsidP="00C33A4E">
      <w:pPr>
        <w:spacing w:after="0"/>
        <w:rPr>
          <w:color w:val="0033CC"/>
        </w:rPr>
      </w:pPr>
      <w:r w:rsidRPr="00F25ABE">
        <w:rPr>
          <w:b/>
          <w:color w:val="FF0000"/>
        </w:rPr>
        <w:t>Favoris marqués VIDES !</w:t>
      </w:r>
      <w:r>
        <w:rPr>
          <w:b/>
          <w:color w:val="FF0000"/>
        </w:rPr>
        <w:t xml:space="preserve"> </w:t>
      </w:r>
      <w:r w:rsidRPr="00F25ABE">
        <w:rPr>
          <w:color w:val="0033CC"/>
        </w:rPr>
        <w:t>(Bastia)</w:t>
      </w:r>
      <w:r w:rsidR="00274A00" w:rsidRPr="00274A00">
        <w:t xml:space="preserve"> </w:t>
      </w:r>
      <w:hyperlink r:id="rId22" w:anchor="post1517664" w:history="1">
        <w:r w:rsidR="00274A00" w:rsidRPr="00A9030E">
          <w:rPr>
            <w:rStyle w:val="Lienhypertexte"/>
          </w:rPr>
          <w:t>http://www.dzsat.org/forum/f433/hd-200-bootloader-version-b1-01-a-376503-3.html#post1517664</w:t>
        </w:r>
      </w:hyperlink>
    </w:p>
    <w:p w:rsidR="00E4240B" w:rsidRDefault="00F25ABE" w:rsidP="00C33A4E">
      <w:pPr>
        <w:spacing w:after="0"/>
        <w:rPr>
          <w:b/>
          <w:bCs/>
          <w:i/>
          <w:iCs/>
          <w:sz w:val="24"/>
          <w:szCs w:val="24"/>
        </w:rPr>
      </w:pPr>
      <w:r>
        <w:t xml:space="preserve">J'ai mis une liste de favoris Nikel aucun soucis depuis 15 jours et à ma grande surprises aujourd'hui quand j'ai rallumé j'avais plus rien au lieu </w:t>
      </w:r>
      <w:r w:rsidR="000160A9">
        <w:t>d’avoir</w:t>
      </w:r>
      <w:r>
        <w:t xml:space="preserve"> les chaines il y avait marques </w:t>
      </w:r>
      <w:r>
        <w:rPr>
          <w:b/>
          <w:bCs/>
          <w:i/>
          <w:iCs/>
          <w:sz w:val="24"/>
          <w:szCs w:val="24"/>
        </w:rPr>
        <w:t>"VIDE</w:t>
      </w:r>
    </w:p>
    <w:p w:rsidR="00F25ABE" w:rsidRDefault="00F25ABE" w:rsidP="00C33A4E">
      <w:pPr>
        <w:spacing w:after="0"/>
        <w:rPr>
          <w:color w:val="0033CC"/>
        </w:rPr>
      </w:pPr>
      <w:r>
        <w:t>Si ça peut aider d autre personne (</w:t>
      </w:r>
      <w:r w:rsidR="0073458F">
        <w:rPr>
          <w:color w:val="0033CC"/>
        </w:rPr>
        <w:t xml:space="preserve">que de remettre </w:t>
      </w:r>
      <w:r w:rsidR="00562C43">
        <w:rPr>
          <w:color w:val="0033CC"/>
        </w:rPr>
        <w:t>la</w:t>
      </w:r>
      <w:r w:rsidRPr="00F25ABE">
        <w:rPr>
          <w:color w:val="0033CC"/>
        </w:rPr>
        <w:t xml:space="preserve"> démo en mode usine</w:t>
      </w:r>
      <w:r>
        <w:t xml:space="preserve">) quand vous êtes dans votre liste de favoris </w:t>
      </w:r>
      <w:r w:rsidRPr="00F25ABE">
        <w:rPr>
          <w:color w:val="FF0000"/>
        </w:rPr>
        <w:t xml:space="preserve">et que c'est écrit </w:t>
      </w:r>
      <w:r w:rsidRPr="00F25ABE">
        <w:rPr>
          <w:b/>
          <w:color w:val="FF0000"/>
        </w:rPr>
        <w:t>VIDE</w:t>
      </w:r>
      <w:r w:rsidRPr="00F25ABE">
        <w:rPr>
          <w:b/>
        </w:rPr>
        <w:t xml:space="preserve"> </w:t>
      </w:r>
      <w:r w:rsidRPr="00F25ABE">
        <w:rPr>
          <w:b/>
          <w:color w:val="0033CC"/>
          <w:u w:val="single"/>
        </w:rPr>
        <w:t>il suffit d'appuyer sur la touche verte</w:t>
      </w:r>
      <w:r w:rsidRPr="00F25ABE">
        <w:rPr>
          <w:color w:val="0033CC"/>
        </w:rPr>
        <w:t xml:space="preserve"> </w:t>
      </w:r>
      <w:r>
        <w:t xml:space="preserve">et ça revient car j'ai eu ce souci aujourd'hui </w:t>
      </w:r>
      <w:r w:rsidRPr="00F25ABE">
        <w:rPr>
          <w:color w:val="0033CC"/>
        </w:rPr>
        <w:t>(Alibou)</w:t>
      </w:r>
    </w:p>
    <w:p w:rsidR="0062722D" w:rsidRDefault="0062722D" w:rsidP="00C33A4E">
      <w:pPr>
        <w:pBdr>
          <w:top w:val="single" w:sz="6" w:space="1" w:color="auto"/>
          <w:bottom w:val="single" w:sz="6" w:space="1" w:color="auto"/>
        </w:pBdr>
        <w:spacing w:after="0"/>
        <w:rPr>
          <w:color w:val="FF0000"/>
          <w:sz w:val="24"/>
          <w:szCs w:val="24"/>
        </w:rPr>
      </w:pPr>
      <w:r w:rsidRPr="0062722D">
        <w:rPr>
          <w:b/>
          <w:color w:val="FF0000"/>
          <w:sz w:val="24"/>
          <w:szCs w:val="24"/>
        </w:rPr>
        <w:t>C</w:t>
      </w:r>
      <w:r w:rsidR="00002F0C" w:rsidRPr="0062722D">
        <w:rPr>
          <w:b/>
          <w:color w:val="FF0000"/>
          <w:sz w:val="24"/>
          <w:szCs w:val="24"/>
        </w:rPr>
        <w:t>onfig satellite correcte Hotbird/Astra</w:t>
      </w:r>
      <w:r w:rsidRPr="0062722D">
        <w:rPr>
          <w:b/>
          <w:color w:val="FF0000"/>
          <w:sz w:val="24"/>
          <w:szCs w:val="24"/>
        </w:rPr>
        <w:t xml:space="preserve"> : </w:t>
      </w:r>
      <w:r w:rsidR="00BE3774" w:rsidRPr="00BE3774">
        <w:rPr>
          <w:b/>
          <w:color w:val="FF0000"/>
          <w:sz w:val="24"/>
          <w:szCs w:val="24"/>
          <w:u w:val="single"/>
        </w:rPr>
        <w:t>(Toneburst</w:t>
      </w:r>
      <w:r w:rsidR="00BE3774">
        <w:rPr>
          <w:b/>
          <w:color w:val="FF0000"/>
          <w:sz w:val="24"/>
          <w:szCs w:val="24"/>
        </w:rPr>
        <w:t xml:space="preserve"> est tout aussi valable</w:t>
      </w:r>
      <w:proofErr w:type="gramStart"/>
      <w:r w:rsidR="00BE3774">
        <w:rPr>
          <w:b/>
          <w:color w:val="FF0000"/>
          <w:sz w:val="24"/>
          <w:szCs w:val="24"/>
        </w:rPr>
        <w:t>)</w:t>
      </w:r>
      <w:proofErr w:type="gramEnd"/>
      <w:r w:rsidR="004B7590">
        <w:rPr>
          <w:b/>
          <w:color w:val="FF0000"/>
          <w:sz w:val="24"/>
          <w:szCs w:val="24"/>
        </w:rPr>
        <w:br/>
      </w:r>
      <w:hyperlink r:id="rId23" w:anchor="post1493124" w:history="1">
        <w:r w:rsidR="004B7590" w:rsidRPr="00517AF0">
          <w:rPr>
            <w:rStyle w:val="Lienhypertexte"/>
            <w:sz w:val="24"/>
            <w:szCs w:val="24"/>
          </w:rPr>
          <w:t>http://www.dzsat.org/forum/f404/la-une-la-2-la-trois-sur-telesat-363606-2.html#post1493124</w:t>
        </w:r>
      </w:hyperlink>
    </w:p>
    <w:p w:rsidR="00F25ABE" w:rsidRDefault="00002F0C" w:rsidP="00C33A4E">
      <w:pPr>
        <w:pBdr>
          <w:top w:val="single" w:sz="6" w:space="1" w:color="auto"/>
          <w:bottom w:val="single" w:sz="6" w:space="1" w:color="auto"/>
        </w:pBdr>
        <w:spacing w:after="0"/>
        <w:rPr>
          <w:color w:val="0000FF"/>
        </w:rPr>
      </w:pPr>
      <w:r>
        <w:rPr>
          <w:color w:val="0000FF"/>
        </w:rPr>
        <w:t>MENU/ Recherche des chaînes/Configuration des Tuners/</w:t>
      </w:r>
      <w:r>
        <w:br/>
      </w:r>
      <w:r>
        <w:br/>
        <w:t xml:space="preserve">Alimentation antenne: </w:t>
      </w:r>
      <w:r>
        <w:rPr>
          <w:color w:val="0000FF"/>
        </w:rPr>
        <w:t>Oui</w:t>
      </w:r>
      <w:r>
        <w:br/>
        <w:t xml:space="preserve">Type d'installation: </w:t>
      </w:r>
      <w:r>
        <w:rPr>
          <w:color w:val="0000FF"/>
        </w:rPr>
        <w:t>DiSEqC 1.0</w:t>
      </w:r>
      <w:r>
        <w:br/>
        <w:t xml:space="preserve">Satellite: </w:t>
      </w:r>
      <w:r>
        <w:rPr>
          <w:color w:val="0000FF"/>
        </w:rPr>
        <w:t>Astra 19.2 E</w:t>
      </w:r>
      <w:r>
        <w:br/>
        <w:t xml:space="preserve">Activité du satellite: </w:t>
      </w:r>
      <w:r>
        <w:rPr>
          <w:color w:val="0000FF"/>
        </w:rPr>
        <w:t>Activé</w:t>
      </w:r>
      <w:r>
        <w:br/>
        <w:t>Port DISEqC:</w:t>
      </w:r>
      <w:r>
        <w:rPr>
          <w:b/>
          <w:bCs/>
        </w:rPr>
        <w:t xml:space="preserve"> </w:t>
      </w:r>
      <w:r>
        <w:rPr>
          <w:b/>
          <w:bCs/>
          <w:color w:val="0000FF"/>
        </w:rPr>
        <w:t xml:space="preserve">2 </w:t>
      </w:r>
      <w:r>
        <w:br/>
        <w:t>TP de référence:</w:t>
      </w:r>
      <w:r>
        <w:rPr>
          <w:color w:val="0000FF"/>
        </w:rPr>
        <w:t>1: 10729 MHz</w:t>
      </w:r>
      <w:r>
        <w:t xml:space="preserve">,SR:22000 Pol: V </w:t>
      </w:r>
      <w:r>
        <w:br/>
        <w:t xml:space="preserve">Fréquece haute: </w:t>
      </w:r>
      <w:r>
        <w:rPr>
          <w:color w:val="0000FF"/>
        </w:rPr>
        <w:t>10600 MHz</w:t>
      </w:r>
      <w:r>
        <w:br/>
        <w:t xml:space="preserve">Fréquence basse: </w:t>
      </w:r>
      <w:r>
        <w:rPr>
          <w:color w:val="0000FF"/>
        </w:rPr>
        <w:t>9750 MHz</w:t>
      </w:r>
      <w:r>
        <w:br/>
      </w:r>
      <w:r>
        <w:br/>
        <w:t xml:space="preserve">On choisi l'autre satellite </w:t>
      </w:r>
      <w:r w:rsidR="007D55E7">
        <w:t>pa</w:t>
      </w:r>
      <w:r>
        <w:t>r:</w:t>
      </w:r>
      <w:r w:rsidR="00C5376F">
        <w:t xml:space="preserve"> </w:t>
      </w:r>
      <w:r w:rsidR="00C5376F">
        <w:rPr>
          <w:b/>
          <w:bCs/>
          <w:color w:val="0000FF"/>
        </w:rPr>
        <w:t>Satellite &lt; &gt;</w:t>
      </w:r>
      <w:r>
        <w:br/>
      </w:r>
      <w:r>
        <w:br/>
        <w:t xml:space="preserve">Alimentation antenne: </w:t>
      </w:r>
      <w:r>
        <w:rPr>
          <w:color w:val="0000FF"/>
        </w:rPr>
        <w:t>Oui</w:t>
      </w:r>
      <w:r>
        <w:br/>
        <w:t xml:space="preserve">Type d'installation: </w:t>
      </w:r>
      <w:r>
        <w:rPr>
          <w:color w:val="0000FF"/>
        </w:rPr>
        <w:t>DiSEqC 1.0</w:t>
      </w:r>
      <w:r>
        <w:br/>
        <w:t xml:space="preserve">Satellite: </w:t>
      </w:r>
      <w:r>
        <w:rPr>
          <w:color w:val="0000FF"/>
        </w:rPr>
        <w:t>Hotbird</w:t>
      </w:r>
      <w:r>
        <w:t xml:space="preserve"> </w:t>
      </w:r>
      <w:r>
        <w:rPr>
          <w:color w:val="0000FF"/>
        </w:rPr>
        <w:t>13.0</w:t>
      </w:r>
      <w:r>
        <w:br/>
        <w:t xml:space="preserve">Activité du satellite: </w:t>
      </w:r>
      <w:r>
        <w:rPr>
          <w:color w:val="0000FF"/>
        </w:rPr>
        <w:t>Activé</w:t>
      </w:r>
      <w:r>
        <w:br/>
        <w:t>Port DISEqC:</w:t>
      </w:r>
      <w:r>
        <w:rPr>
          <w:b/>
          <w:bCs/>
        </w:rPr>
        <w:t xml:space="preserve"> </w:t>
      </w:r>
      <w:r>
        <w:rPr>
          <w:b/>
          <w:bCs/>
          <w:color w:val="0000FF"/>
        </w:rPr>
        <w:t xml:space="preserve">1 </w:t>
      </w:r>
      <w:r>
        <w:br/>
        <w:t>TP de référence:</w:t>
      </w:r>
      <w:r>
        <w:rPr>
          <w:color w:val="0000FF"/>
        </w:rPr>
        <w:t>1: 10719 MHz</w:t>
      </w:r>
      <w:r>
        <w:t xml:space="preserve">,SR:27500 Pol: V </w:t>
      </w:r>
      <w:r>
        <w:br/>
        <w:t xml:space="preserve">Fréquece haute: </w:t>
      </w:r>
      <w:r>
        <w:rPr>
          <w:color w:val="0000FF"/>
        </w:rPr>
        <w:t>10600 MHz</w:t>
      </w:r>
      <w:r>
        <w:br/>
        <w:t xml:space="preserve">Fréquence basse: </w:t>
      </w:r>
      <w:r>
        <w:rPr>
          <w:color w:val="0000FF"/>
        </w:rPr>
        <w:t>9750 MHz</w:t>
      </w:r>
    </w:p>
    <w:p w:rsidR="0062722D" w:rsidRDefault="0062722D" w:rsidP="00C33A4E">
      <w:pPr>
        <w:pBdr>
          <w:top w:val="single" w:sz="6" w:space="1" w:color="auto"/>
          <w:bottom w:val="single" w:sz="6" w:space="1" w:color="auto"/>
        </w:pBdr>
        <w:spacing w:after="0"/>
      </w:pPr>
      <w:r>
        <w:t>-------------------------------------------------------------------------------------------------------------------------------------------</w:t>
      </w:r>
    </w:p>
    <w:p w:rsidR="0062722D" w:rsidRDefault="0062722D" w:rsidP="00C33A4E">
      <w:pPr>
        <w:pBdr>
          <w:top w:val="single" w:sz="6" w:space="1" w:color="auto"/>
          <w:bottom w:val="single" w:sz="6" w:space="1" w:color="auto"/>
        </w:pBdr>
        <w:spacing w:after="0"/>
        <w:rPr>
          <w:color w:val="000000" w:themeColor="text1"/>
          <w:sz w:val="24"/>
          <w:szCs w:val="24"/>
        </w:rPr>
      </w:pPr>
      <w:r w:rsidRPr="0062722D">
        <w:rPr>
          <w:b/>
          <w:color w:val="FF0000"/>
          <w:sz w:val="24"/>
          <w:szCs w:val="24"/>
        </w:rPr>
        <w:t>Astra uniquement :</w:t>
      </w:r>
      <w:r w:rsidRPr="0062722D">
        <w:rPr>
          <w:color w:val="FF0000"/>
        </w:rPr>
        <w:t xml:space="preserve"> </w:t>
      </w:r>
      <w:r>
        <w:t xml:space="preserve">tes listes contiennent aussi Hotbird donc ça risque de faire </w:t>
      </w:r>
      <w:r w:rsidR="00562C43">
        <w:t>désordre.</w:t>
      </w:r>
      <w:r>
        <w:br/>
        <w:t xml:space="preserve">Je n'ai pas de liste correspondante mais si tu </w:t>
      </w:r>
      <w:r>
        <w:rPr>
          <w:color w:val="0000FF"/>
        </w:rPr>
        <w:t>désactive le SAT Hotbird</w:t>
      </w:r>
      <w:r>
        <w:t xml:space="preserve"> </w:t>
      </w:r>
      <w:r>
        <w:rPr>
          <w:u w:val="single"/>
        </w:rPr>
        <w:t>après avoir chargé ma liste</w:t>
      </w:r>
      <w:r>
        <w:t xml:space="preserve"> / mettre </w:t>
      </w:r>
      <w:r>
        <w:rPr>
          <w:u w:val="single"/>
        </w:rPr>
        <w:t xml:space="preserve">Astra en </w:t>
      </w:r>
      <w:r>
        <w:rPr>
          <w:u w:val="single"/>
        </w:rPr>
        <w:lastRenderedPageBreak/>
        <w:t>POS-1</w:t>
      </w:r>
      <w:r>
        <w:t xml:space="preserve"> dans la config SAT.</w:t>
      </w:r>
      <w:r>
        <w:br/>
        <w:t xml:space="preserve">Cela ne fera plus désordre le FAV2 n'aura plus que 5 chaînes (Arabes = Hotbird). </w:t>
      </w:r>
      <w:r>
        <w:br/>
        <w:t>A part cela tout va parfaitement fonctionner en particulier CanalSAT tout en Astra.</w:t>
      </w:r>
    </w:p>
    <w:p w:rsidR="000C00F9" w:rsidRPr="000F145D" w:rsidRDefault="000C00F9" w:rsidP="00C33A4E">
      <w:pPr>
        <w:spacing w:after="0"/>
        <w:rPr>
          <w:b/>
          <w:color w:val="FF0000"/>
          <w:sz w:val="24"/>
          <w:szCs w:val="24"/>
        </w:rPr>
      </w:pPr>
      <w:r w:rsidRPr="000F145D">
        <w:rPr>
          <w:b/>
          <w:color w:val="FF0000"/>
        </w:rPr>
        <w:t>Enlever l'EPG du programme en cours qui s'affiche tout seul chaque 5min / affichage ECM trop nombreux</w:t>
      </w:r>
    </w:p>
    <w:p w:rsidR="000C00F9" w:rsidRDefault="00562C43" w:rsidP="00C33A4E">
      <w:pPr>
        <w:spacing w:after="0"/>
        <w:rPr>
          <w:b/>
          <w:color w:val="0033CC"/>
        </w:rPr>
      </w:pPr>
      <w:r w:rsidRPr="000C00F9">
        <w:rPr>
          <w:color w:val="0033CC"/>
        </w:rPr>
        <w:t>Menu</w:t>
      </w:r>
      <w:r w:rsidR="000C00F9" w:rsidRPr="000C00F9">
        <w:rPr>
          <w:color w:val="0033CC"/>
        </w:rPr>
        <w:t xml:space="preserve">/ </w:t>
      </w:r>
      <w:r w:rsidRPr="000C00F9">
        <w:rPr>
          <w:color w:val="0033CC"/>
        </w:rPr>
        <w:t>paramètre</w:t>
      </w:r>
      <w:r w:rsidR="000C00F9" w:rsidRPr="000C00F9">
        <w:rPr>
          <w:color w:val="0033CC"/>
        </w:rPr>
        <w:t xml:space="preserve"> </w:t>
      </w:r>
      <w:r w:rsidRPr="000C00F9">
        <w:rPr>
          <w:color w:val="0033CC"/>
        </w:rPr>
        <w:t>système</w:t>
      </w:r>
      <w:r w:rsidR="000C00F9" w:rsidRPr="000C00F9">
        <w:rPr>
          <w:color w:val="0033CC"/>
        </w:rPr>
        <w:t xml:space="preserve">/ </w:t>
      </w:r>
      <w:r w:rsidRPr="000C00F9">
        <w:rPr>
          <w:color w:val="0033CC"/>
        </w:rPr>
        <w:t>paramètre</w:t>
      </w:r>
      <w:r w:rsidR="000C00F9" w:rsidRPr="000C00F9">
        <w:rPr>
          <w:color w:val="0033CC"/>
        </w:rPr>
        <w:t xml:space="preserve"> d'affichage/ afficher la ba</w:t>
      </w:r>
      <w:r w:rsidR="000C00F9">
        <w:rPr>
          <w:color w:val="0033CC"/>
        </w:rPr>
        <w:t>nniè</w:t>
      </w:r>
      <w:r w:rsidR="000C00F9" w:rsidRPr="000C00F9">
        <w:rPr>
          <w:color w:val="0033CC"/>
        </w:rPr>
        <w:t>re lors des changement</w:t>
      </w:r>
      <w:r>
        <w:rPr>
          <w:color w:val="0033CC"/>
        </w:rPr>
        <w:t>s</w:t>
      </w:r>
      <w:r w:rsidR="000C00F9" w:rsidRPr="000C00F9">
        <w:rPr>
          <w:color w:val="0033CC"/>
        </w:rPr>
        <w:t xml:space="preserve"> : </w:t>
      </w:r>
      <w:r w:rsidR="000C00F9" w:rsidRPr="000C00F9">
        <w:rPr>
          <w:b/>
          <w:color w:val="0033CC"/>
        </w:rPr>
        <w:t>non</w:t>
      </w:r>
    </w:p>
    <w:p w:rsidR="000C00F9" w:rsidRDefault="00562C43" w:rsidP="00C33A4E">
      <w:pPr>
        <w:spacing w:after="0"/>
      </w:pPr>
      <w:r>
        <w:t>Toujours</w:t>
      </w:r>
      <w:r w:rsidR="000C00F9">
        <w:t xml:space="preserve"> le même </w:t>
      </w:r>
      <w:r>
        <w:t>problème, quand</w:t>
      </w:r>
      <w:r w:rsidR="000C00F9">
        <w:t xml:space="preserve"> j'augmente ou diminue le son la barre jaune en haut reste figée</w:t>
      </w:r>
    </w:p>
    <w:p w:rsidR="000C00F9" w:rsidRDefault="000160A9" w:rsidP="00C33A4E">
      <w:pPr>
        <w:spacing w:after="0"/>
      </w:pPr>
      <w:r>
        <w:t>Même</w:t>
      </w:r>
      <w:r w:rsidR="000C00F9">
        <w:t xml:space="preserve"> menu et réduire le temps d'affichage à 1 sec.</w:t>
      </w:r>
    </w:p>
    <w:p w:rsidR="000C00F9" w:rsidRDefault="000C00F9" w:rsidP="00C33A4E">
      <w:pPr>
        <w:pBdr>
          <w:bottom w:val="single" w:sz="6" w:space="1" w:color="auto"/>
        </w:pBdr>
        <w:spacing w:after="0"/>
      </w:pPr>
      <w:r>
        <w:t xml:space="preserve">Si problème </w:t>
      </w:r>
      <w:r w:rsidRPr="000C00F9">
        <w:rPr>
          <w:color w:val="0033CC"/>
        </w:rPr>
        <w:t>d'affichage info chaîne</w:t>
      </w:r>
      <w:r>
        <w:t xml:space="preserve">, </w:t>
      </w:r>
      <w:r w:rsidRPr="00563322">
        <w:rPr>
          <w:color w:val="0033CC"/>
        </w:rPr>
        <w:t xml:space="preserve">désactiver l'affichage des ecm </w:t>
      </w:r>
      <w:r>
        <w:t xml:space="preserve">car </w:t>
      </w:r>
      <w:r w:rsidRPr="000C00F9">
        <w:rPr>
          <w:u w:val="single"/>
        </w:rPr>
        <w:t>si les dro</w:t>
      </w:r>
      <w:r>
        <w:rPr>
          <w:u w:val="single"/>
        </w:rPr>
        <w:t>its arrivent en limite cela peut</w:t>
      </w:r>
      <w:r w:rsidRPr="000C00F9">
        <w:rPr>
          <w:u w:val="single"/>
        </w:rPr>
        <w:t xml:space="preserve"> générer l'affichage des infos</w:t>
      </w:r>
      <w:r>
        <w:rPr>
          <w:u w:val="single"/>
        </w:rPr>
        <w:t> </w:t>
      </w:r>
      <w:r>
        <w:t>: mauvaise réception SAT ou mauvaise connexion avec les serveurs.</w:t>
      </w:r>
    </w:p>
    <w:p w:rsidR="000C00F9" w:rsidRPr="000F145D" w:rsidRDefault="000F145D" w:rsidP="00C33A4E">
      <w:pPr>
        <w:spacing w:after="0"/>
        <w:rPr>
          <w:b/>
          <w:color w:val="FF0000"/>
        </w:rPr>
      </w:pPr>
      <w:r w:rsidRPr="000F145D">
        <w:rPr>
          <w:b/>
          <w:color w:val="FF0000"/>
        </w:rPr>
        <w:t>Plus de liste de minuterie disponible</w:t>
      </w:r>
    </w:p>
    <w:p w:rsidR="000F145D" w:rsidRPr="000F145D" w:rsidRDefault="000F145D" w:rsidP="00C33A4E">
      <w:pPr>
        <w:spacing w:after="0"/>
        <w:rPr>
          <w:color w:val="0033CC"/>
        </w:rPr>
      </w:pPr>
      <w:r w:rsidRPr="000F145D">
        <w:rPr>
          <w:color w:val="0033CC"/>
        </w:rPr>
        <w:t>Programmer un enregistrement sur la minuterie :</w:t>
      </w:r>
    </w:p>
    <w:p w:rsidR="000F145D" w:rsidRDefault="000F145D" w:rsidP="00C33A4E">
      <w:pPr>
        <w:spacing w:after="0"/>
      </w:pPr>
      <w:r w:rsidRPr="000F145D">
        <w:t>Menu</w:t>
      </w:r>
      <w:r>
        <w:t>/</w:t>
      </w:r>
      <w:r w:rsidRPr="000F145D">
        <w:t>Paramètres système</w:t>
      </w:r>
      <w:r>
        <w:t>/</w:t>
      </w:r>
      <w:r w:rsidRPr="000F145D">
        <w:t>Réinitialisation</w:t>
      </w:r>
      <w:r>
        <w:t>/</w:t>
      </w:r>
      <w:r w:rsidRPr="000F145D">
        <w:t>Réinitialiser les paramètres du minuteur</w:t>
      </w:r>
    </w:p>
    <w:p w:rsidR="000F145D" w:rsidRPr="000F145D" w:rsidRDefault="000F145D" w:rsidP="00C33A4E">
      <w:pPr>
        <w:spacing w:after="0"/>
        <w:rPr>
          <w:color w:val="0033CC"/>
        </w:rPr>
      </w:pPr>
      <w:r w:rsidRPr="000F145D">
        <w:rPr>
          <w:color w:val="0033CC"/>
        </w:rPr>
        <w:t>Pour la liste des enregistrement</w:t>
      </w:r>
      <w:r w:rsidR="00562C43">
        <w:rPr>
          <w:color w:val="0033CC"/>
        </w:rPr>
        <w:t>s</w:t>
      </w:r>
      <w:r w:rsidRPr="000F145D">
        <w:rPr>
          <w:color w:val="0033CC"/>
        </w:rPr>
        <w:t xml:space="preserve"> sur la clé USB :</w:t>
      </w:r>
    </w:p>
    <w:p w:rsidR="000F145D" w:rsidRDefault="000F145D" w:rsidP="00C33A4E">
      <w:pPr>
        <w:spacing w:after="0"/>
      </w:pPr>
      <w:r w:rsidRPr="000F145D">
        <w:t xml:space="preserve"> </w:t>
      </w:r>
      <w:r w:rsidR="000160A9" w:rsidRPr="000F145D">
        <w:t>Supprimer</w:t>
      </w:r>
      <w:r w:rsidRPr="000F145D">
        <w:t xml:space="preserve"> les vidéos enregistrées sur le dossier PVR dans la clé USB</w:t>
      </w:r>
    </w:p>
    <w:p w:rsidR="003B0D66" w:rsidRPr="003B0D66" w:rsidRDefault="003B0D66" w:rsidP="00C33A4E">
      <w:pPr>
        <w:spacing w:after="0"/>
        <w:rPr>
          <w:b/>
          <w:color w:val="FF0000"/>
        </w:rPr>
      </w:pPr>
      <w:r w:rsidRPr="003B0D66">
        <w:rPr>
          <w:b/>
          <w:color w:val="FF0000"/>
        </w:rPr>
        <w:t>Regarder certaines chaines en enregistrant</w:t>
      </w:r>
    </w:p>
    <w:p w:rsidR="003B0D66" w:rsidRPr="003B0D66" w:rsidRDefault="003B0D66" w:rsidP="00C33A4E">
      <w:pPr>
        <w:spacing w:after="0"/>
        <w:rPr>
          <w:color w:val="000000" w:themeColor="text1"/>
        </w:rPr>
      </w:pPr>
      <w:r w:rsidRPr="005A7ABE">
        <w:rPr>
          <w:color w:val="0033CC"/>
        </w:rPr>
        <w:t>On ne peut pas enregistrer et regarder n'importe qu'elle chaîne sans double tuner</w:t>
      </w:r>
      <w:r w:rsidRPr="003B0D66">
        <w:rPr>
          <w:color w:val="000000" w:themeColor="text1"/>
        </w:rPr>
        <w:t xml:space="preserve"> </w:t>
      </w:r>
      <w:r w:rsidRPr="005A7ABE">
        <w:rPr>
          <w:color w:val="0033CC"/>
        </w:rPr>
        <w:t>MAIS :</w:t>
      </w:r>
    </w:p>
    <w:p w:rsidR="003B0D66" w:rsidRPr="003B0D66" w:rsidRDefault="003B0D66" w:rsidP="00C33A4E">
      <w:pPr>
        <w:spacing w:after="0"/>
        <w:rPr>
          <w:color w:val="000000" w:themeColor="text1"/>
        </w:rPr>
      </w:pPr>
      <w:r w:rsidRPr="003B0D66">
        <w:rPr>
          <w:color w:val="000000" w:themeColor="text1"/>
        </w:rPr>
        <w:t xml:space="preserve">Pendant l'enregistrement </w:t>
      </w:r>
      <w:r w:rsidR="00823FEA">
        <w:rPr>
          <w:color w:val="000000" w:themeColor="text1"/>
        </w:rPr>
        <w:t xml:space="preserve">en </w:t>
      </w:r>
      <w:r w:rsidRPr="003B0D66">
        <w:rPr>
          <w:color w:val="000000" w:themeColor="text1"/>
        </w:rPr>
        <w:t>appuy</w:t>
      </w:r>
      <w:r w:rsidR="00823FEA">
        <w:rPr>
          <w:color w:val="000000" w:themeColor="text1"/>
        </w:rPr>
        <w:t>ant</w:t>
      </w:r>
      <w:r w:rsidRPr="003B0D66">
        <w:rPr>
          <w:color w:val="000000" w:themeColor="text1"/>
        </w:rPr>
        <w:t xml:space="preserve"> sur la touche </w:t>
      </w:r>
      <w:r w:rsidR="00823FEA" w:rsidRPr="003B0D66">
        <w:rPr>
          <w:color w:val="000000" w:themeColor="text1"/>
        </w:rPr>
        <w:t>OK,</w:t>
      </w:r>
      <w:r w:rsidRPr="003B0D66">
        <w:rPr>
          <w:color w:val="000000" w:themeColor="text1"/>
        </w:rPr>
        <w:t xml:space="preserve"> cela ouvre vos </w:t>
      </w:r>
      <w:r w:rsidR="00823FEA" w:rsidRPr="003B0D66">
        <w:rPr>
          <w:color w:val="000000" w:themeColor="text1"/>
        </w:rPr>
        <w:t>favoris.</w:t>
      </w:r>
      <w:r w:rsidRPr="003B0D66">
        <w:rPr>
          <w:color w:val="000000" w:themeColor="text1"/>
        </w:rPr>
        <w:t xml:space="preserve">        </w:t>
      </w:r>
    </w:p>
    <w:p w:rsidR="00B92B76" w:rsidRDefault="003B0D66" w:rsidP="00C33A4E">
      <w:pPr>
        <w:pBdr>
          <w:bottom w:val="single" w:sz="6" w:space="1" w:color="auto"/>
        </w:pBdr>
        <w:spacing w:after="0"/>
        <w:rPr>
          <w:color w:val="000000" w:themeColor="text1"/>
        </w:rPr>
      </w:pPr>
      <w:r w:rsidRPr="003B0D66">
        <w:rPr>
          <w:color w:val="000000" w:themeColor="text1"/>
        </w:rPr>
        <w:t xml:space="preserve">Toutes </w:t>
      </w:r>
      <w:r w:rsidRPr="005A7ABE">
        <w:rPr>
          <w:color w:val="0033CC"/>
        </w:rPr>
        <w:t>les chaines qui sont grisé</w:t>
      </w:r>
      <w:r w:rsidR="00823FEA">
        <w:rPr>
          <w:color w:val="0033CC"/>
        </w:rPr>
        <w:t>es</w:t>
      </w:r>
      <w:r w:rsidRPr="005A7ABE">
        <w:rPr>
          <w:color w:val="0033CC"/>
        </w:rPr>
        <w:t xml:space="preserve"> en mode </w:t>
      </w:r>
      <w:r w:rsidR="00823FEA" w:rsidRPr="005A7ABE">
        <w:rPr>
          <w:color w:val="0033CC"/>
        </w:rPr>
        <w:t>gras,</w:t>
      </w:r>
      <w:r w:rsidRPr="003B0D66">
        <w:rPr>
          <w:color w:val="000000" w:themeColor="text1"/>
        </w:rPr>
        <w:t xml:space="preserve"> vous pouvez </w:t>
      </w:r>
      <w:r w:rsidR="005A7ABE">
        <w:rPr>
          <w:color w:val="000000" w:themeColor="text1"/>
        </w:rPr>
        <w:t xml:space="preserve">les </w:t>
      </w:r>
      <w:r w:rsidRPr="003B0D66">
        <w:rPr>
          <w:color w:val="000000" w:themeColor="text1"/>
        </w:rPr>
        <w:t>regarder</w:t>
      </w:r>
      <w:r w:rsidR="00563618">
        <w:rPr>
          <w:color w:val="000000" w:themeColor="text1"/>
        </w:rPr>
        <w:t xml:space="preserve"> </w:t>
      </w:r>
      <w:r w:rsidR="00563618" w:rsidRPr="008C3680">
        <w:rPr>
          <w:color w:val="0033CC"/>
          <w:u w:val="single"/>
        </w:rPr>
        <w:t xml:space="preserve">mais </w:t>
      </w:r>
      <w:r w:rsidR="008C3680" w:rsidRPr="008C3680">
        <w:rPr>
          <w:color w:val="0033CC"/>
          <w:u w:val="single"/>
        </w:rPr>
        <w:t xml:space="preserve">elles sont </w:t>
      </w:r>
      <w:r w:rsidR="00563618" w:rsidRPr="008C3680">
        <w:rPr>
          <w:rFonts w:ascii="Verdana" w:hAnsi="Verdana"/>
          <w:color w:val="0033CC"/>
          <w:sz w:val="18"/>
          <w:szCs w:val="18"/>
          <w:u w:val="single"/>
        </w:rPr>
        <w:t>du même transpondeur</w:t>
      </w:r>
      <w:r w:rsidR="008C3680">
        <w:rPr>
          <w:rFonts w:ascii="Verdana" w:hAnsi="Verdana"/>
          <w:color w:val="0033CC"/>
          <w:sz w:val="18"/>
          <w:szCs w:val="18"/>
          <w:u w:val="single"/>
        </w:rPr>
        <w:t> !</w:t>
      </w:r>
    </w:p>
    <w:p w:rsidR="007D51B7" w:rsidRPr="007D51B7" w:rsidRDefault="007D51B7" w:rsidP="00C33A4E">
      <w:pPr>
        <w:spacing w:after="0"/>
        <w:rPr>
          <w:rFonts w:ascii="Verdana" w:hAnsi="Verdana"/>
          <w:b/>
          <w:bCs/>
          <w:color w:val="FF0000"/>
          <w:sz w:val="18"/>
          <w:szCs w:val="18"/>
        </w:rPr>
      </w:pPr>
      <w:r w:rsidRPr="007D51B7">
        <w:rPr>
          <w:rFonts w:ascii="Verdana" w:hAnsi="Verdana"/>
          <w:b/>
          <w:bCs/>
          <w:color w:val="FF0000"/>
          <w:sz w:val="18"/>
          <w:szCs w:val="18"/>
        </w:rPr>
        <w:t>Kokito</w:t>
      </w:r>
    </w:p>
    <w:p w:rsidR="007D51B7" w:rsidRDefault="00545BCE" w:rsidP="00C33A4E">
      <w:pPr>
        <w:spacing w:after="0"/>
        <w:rPr>
          <w:rFonts w:ascii="Verdana" w:hAnsi="Verdana"/>
          <w:i/>
          <w:iCs/>
          <w:color w:val="000000"/>
          <w:sz w:val="18"/>
          <w:szCs w:val="18"/>
        </w:rPr>
      </w:pPr>
      <w:r w:rsidRPr="00545BCE">
        <w:rPr>
          <w:rFonts w:ascii="Verdana" w:hAnsi="Verdana"/>
          <w:sz w:val="18"/>
          <w:szCs w:val="18"/>
        </w:rPr>
        <w:t>Pour le Newcamd, chaque port ouvre un seul bouquet par contre, pour le CCcam, une seule ligne ouvre tout le contenue.</w:t>
      </w:r>
      <w:r w:rsidRPr="00545BCE">
        <w:rPr>
          <w:rFonts w:ascii="Verdana" w:hAnsi="Verdana"/>
          <w:sz w:val="18"/>
          <w:szCs w:val="18"/>
        </w:rPr>
        <w:br/>
        <w:t>Le Newcamd nécessite un DES KEY: 0102030405060708091011121314 contrairement au CCcam.</w:t>
      </w:r>
      <w:r w:rsidRPr="00545BCE">
        <w:rPr>
          <w:rFonts w:ascii="Verdana" w:hAnsi="Verdana"/>
          <w:sz w:val="18"/>
          <w:szCs w:val="18"/>
        </w:rPr>
        <w:br/>
        <w:t>Sinon, question décryptage c'est pareil, les deux ouvrent ce qu'ils ont en contenue (Cartes).</w:t>
      </w:r>
      <w:r w:rsidRPr="00545BCE">
        <w:rPr>
          <w:rFonts w:ascii="Verdana" w:hAnsi="Verdana"/>
          <w:sz w:val="18"/>
          <w:szCs w:val="18"/>
        </w:rPr>
        <w:br/>
      </w:r>
      <w:r w:rsidRPr="00545BCE">
        <w:rPr>
          <w:rFonts w:ascii="Verdana" w:hAnsi="Verdana"/>
          <w:sz w:val="18"/>
          <w:szCs w:val="18"/>
        </w:rPr>
        <w:br/>
        <w:t>Le HOP veut dire ou se situent les cartes sur le serveur.</w:t>
      </w:r>
      <w:r w:rsidRPr="00545BCE">
        <w:rPr>
          <w:rFonts w:ascii="Verdana" w:hAnsi="Verdana"/>
          <w:sz w:val="18"/>
          <w:szCs w:val="18"/>
        </w:rPr>
        <w:br/>
        <w:t>Par exemple:</w:t>
      </w:r>
      <w:r w:rsidRPr="00545BCE">
        <w:rPr>
          <w:rFonts w:ascii="Verdana" w:hAnsi="Verdana"/>
          <w:sz w:val="18"/>
          <w:szCs w:val="18"/>
        </w:rPr>
        <w:br/>
        <w:t>Si tu choisis le Hop 0 = La Cline te donne accès qu'aux cartes disponible sur le serveur</w:t>
      </w:r>
      <w:r w:rsidRPr="00545BCE">
        <w:rPr>
          <w:rFonts w:ascii="Verdana" w:hAnsi="Verdana"/>
          <w:sz w:val="18"/>
          <w:szCs w:val="18"/>
        </w:rPr>
        <w:br/>
      </w:r>
      <w:r w:rsidRPr="00545BCE">
        <w:rPr>
          <w:rFonts w:ascii="Verdana" w:hAnsi="Verdana"/>
          <w:color w:val="333333"/>
          <w:sz w:val="18"/>
          <w:szCs w:val="18"/>
        </w:rPr>
        <w:t>Hop 1 = c'est en local.</w:t>
      </w:r>
      <w:r w:rsidRPr="00545BCE">
        <w:rPr>
          <w:rFonts w:ascii="Verdana" w:hAnsi="Verdana"/>
          <w:color w:val="333333"/>
          <w:sz w:val="18"/>
          <w:szCs w:val="18"/>
        </w:rPr>
        <w:br/>
      </w:r>
      <w:r w:rsidRPr="00545BCE">
        <w:rPr>
          <w:rFonts w:ascii="Verdana" w:hAnsi="Verdana"/>
          <w:sz w:val="18"/>
          <w:szCs w:val="18"/>
        </w:rPr>
        <w:t>Hop 2 = C'est en reshare = ça veut dire que la cline te donne accès aux peers de ton serveur. (Les cartes disponibles sur hop2 ne sont pas sur le serveur)</w:t>
      </w:r>
      <w:r w:rsidRPr="00545BCE">
        <w:rPr>
          <w:rFonts w:ascii="Verdana" w:hAnsi="Verdana"/>
          <w:sz w:val="18"/>
          <w:szCs w:val="18"/>
        </w:rPr>
        <w:br/>
        <w:t>Hop 3 = C'est en reshare = ça veut dire que la cline te donne accès aux peers de ton serveur. (Les cartes disponibles sur hop3 ne sont pas sur le serveur)</w:t>
      </w:r>
      <w:r w:rsidRPr="00545BCE">
        <w:rPr>
          <w:rFonts w:ascii="Verdana" w:hAnsi="Verdana"/>
          <w:sz w:val="18"/>
          <w:szCs w:val="18"/>
        </w:rPr>
        <w:br/>
      </w:r>
      <w:r w:rsidRPr="00545BCE">
        <w:rPr>
          <w:rFonts w:ascii="Verdana" w:hAnsi="Verdana"/>
          <w:sz w:val="18"/>
          <w:szCs w:val="18"/>
        </w:rPr>
        <w:br/>
        <w:t>Une explication pour mieux comprendre:</w:t>
      </w:r>
      <w:r w:rsidRPr="00545BCE">
        <w:rPr>
          <w:rFonts w:ascii="Verdana" w:hAnsi="Verdana"/>
          <w:sz w:val="18"/>
          <w:szCs w:val="18"/>
        </w:rPr>
        <w:br/>
        <w:t>Si tu as un serveur et que tu as 05 cartes, tu fais du reshare avec moi par exemple, et que moi j'ai aussi 05 cartes mais pas comme les tiennes.</w:t>
      </w:r>
      <w:r w:rsidRPr="00545BCE">
        <w:rPr>
          <w:rFonts w:ascii="Verdana" w:hAnsi="Verdana"/>
          <w:sz w:val="18"/>
          <w:szCs w:val="18"/>
        </w:rPr>
        <w:br/>
        <w:t>Toi tu as : Canalsat + BeIn Sport + Digital+ + SkySelect + RTS Suisse</w:t>
      </w:r>
      <w:r w:rsidRPr="00545BCE">
        <w:rPr>
          <w:rFonts w:ascii="Verdana" w:hAnsi="Verdana"/>
          <w:sz w:val="18"/>
          <w:szCs w:val="18"/>
        </w:rPr>
        <w:br/>
        <w:t>Moi j'ai : Cyfra+ + Sky Italia + Sky England + BIS Tv + Digiturk</w:t>
      </w:r>
      <w:r w:rsidRPr="00545BCE">
        <w:rPr>
          <w:rFonts w:ascii="Verdana" w:hAnsi="Verdana"/>
          <w:sz w:val="18"/>
          <w:szCs w:val="18"/>
        </w:rPr>
        <w:br/>
        <w:t>Moi je fais du reshare avec un ami qui a comme cartes : Digitalb + Polsat</w:t>
      </w:r>
      <w:r w:rsidRPr="00545BCE">
        <w:rPr>
          <w:rFonts w:ascii="Verdana" w:hAnsi="Verdana"/>
          <w:sz w:val="18"/>
          <w:szCs w:val="18"/>
        </w:rPr>
        <w:br/>
        <w:t>Donc, en faisant du reshare (Repartage) toi et moi et mon ami, on peut ouvrir tous ces bouquets, toi tu ouvres via nos cartes et nous aussi via tes cartes.</w:t>
      </w:r>
      <w:r w:rsidRPr="00545BCE">
        <w:rPr>
          <w:rFonts w:ascii="Verdana" w:hAnsi="Verdana"/>
          <w:sz w:val="18"/>
          <w:szCs w:val="18"/>
        </w:rPr>
        <w:br/>
      </w:r>
      <w:r w:rsidRPr="00545BCE">
        <w:rPr>
          <w:rFonts w:ascii="Verdana" w:hAnsi="Verdana"/>
          <w:sz w:val="18"/>
          <w:szCs w:val="18"/>
        </w:rPr>
        <w:br/>
        <w:t>Maintenant, Supposant que tu as donné une Cline à un ami à toi:</w:t>
      </w:r>
      <w:r w:rsidRPr="00545BCE">
        <w:rPr>
          <w:rFonts w:ascii="Verdana" w:hAnsi="Verdana"/>
          <w:sz w:val="18"/>
          <w:szCs w:val="18"/>
        </w:rPr>
        <w:br/>
        <w:t>Les chaînes qu'il ouvre en HOP1, se sont les cartes disponibles sur ton serveur directement.</w:t>
      </w:r>
      <w:r w:rsidRPr="00545BCE">
        <w:rPr>
          <w:rFonts w:ascii="Verdana" w:hAnsi="Verdana"/>
          <w:sz w:val="18"/>
          <w:szCs w:val="18"/>
        </w:rPr>
        <w:br/>
      </w:r>
      <w:r w:rsidR="00562C43" w:rsidRPr="00545BCE">
        <w:rPr>
          <w:rFonts w:ascii="Verdana" w:hAnsi="Verdana"/>
          <w:sz w:val="18"/>
          <w:szCs w:val="18"/>
        </w:rPr>
        <w:t>Les</w:t>
      </w:r>
      <w:r w:rsidRPr="00545BCE">
        <w:rPr>
          <w:rFonts w:ascii="Verdana" w:hAnsi="Verdana"/>
          <w:sz w:val="18"/>
          <w:szCs w:val="18"/>
        </w:rPr>
        <w:t xml:space="preserve"> chaînes décryptées en HOP2, ce sont les cartes que je partage avec toi.</w:t>
      </w:r>
      <w:r w:rsidRPr="00545BCE">
        <w:rPr>
          <w:rFonts w:ascii="Verdana" w:hAnsi="Verdana"/>
          <w:sz w:val="18"/>
          <w:szCs w:val="18"/>
        </w:rPr>
        <w:br/>
        <w:t>Les chaînes décryptées en HOP3, ce sont les cartes que je partage moi et mon ami.</w:t>
      </w:r>
      <w:r w:rsidRPr="00545BCE">
        <w:rPr>
          <w:rFonts w:ascii="Verdana" w:hAnsi="Verdana"/>
          <w:sz w:val="18"/>
          <w:szCs w:val="18"/>
        </w:rPr>
        <w:br/>
        <w:t>Si mon ami fais aussi du reshare avec un autre qui a canal+ Nederland, ça sera en HOP4...</w:t>
      </w:r>
      <w:r w:rsidRPr="00545BCE">
        <w:rPr>
          <w:rFonts w:ascii="Verdana" w:hAnsi="Verdana"/>
          <w:sz w:val="18"/>
          <w:szCs w:val="18"/>
        </w:rPr>
        <w:br/>
      </w:r>
      <w:r w:rsidR="007D51B7" w:rsidRPr="007D51B7">
        <w:rPr>
          <w:color w:val="000000" w:themeColor="text1"/>
          <w:sz w:val="18"/>
          <w:szCs w:val="18"/>
        </w:rPr>
        <w:t>-----------------------------------------------------------------------------------------------------------------------------------------------------------------------------------------------------------</w:t>
      </w:r>
      <w:r w:rsidR="007D51B7" w:rsidRPr="007D51B7">
        <w:rPr>
          <w:rFonts w:ascii="Verdana" w:hAnsi="Verdana"/>
          <w:sz w:val="18"/>
          <w:szCs w:val="18"/>
        </w:rPr>
        <w:t>reshare, c'est pour ton serveur, si ton serveur possède par exemple en contenu 10 cartes en HOP0 et même si tu mets HOP5 la Cline indique toujours 10 cartes, cela veut dire que les cartes de ton serveur son en HOP0 ce qui veut dire que les cartes sont disponible sur le serveur lui même = Il ne fait pas du reshare.</w:t>
      </w:r>
      <w:r w:rsidR="007D51B7" w:rsidRPr="007D51B7">
        <w:rPr>
          <w:rFonts w:ascii="Verdana" w:hAnsi="Verdana"/>
          <w:sz w:val="18"/>
          <w:szCs w:val="18"/>
        </w:rPr>
        <w:br/>
      </w:r>
      <w:r w:rsidR="007D51B7" w:rsidRPr="007D51B7">
        <w:rPr>
          <w:rFonts w:ascii="Verdana" w:hAnsi="Verdana"/>
          <w:sz w:val="18"/>
          <w:szCs w:val="18"/>
        </w:rPr>
        <w:br/>
        <w:t xml:space="preserve">Dans le cas contraire, si tu mets </w:t>
      </w:r>
      <w:proofErr w:type="gramStart"/>
      <w:r w:rsidR="007D51B7" w:rsidRPr="007D51B7">
        <w:rPr>
          <w:rFonts w:ascii="Verdana" w:hAnsi="Verdana"/>
          <w:sz w:val="18"/>
          <w:szCs w:val="18"/>
        </w:rPr>
        <w:t>:</w:t>
      </w:r>
      <w:proofErr w:type="gramEnd"/>
      <w:r w:rsidR="007D51B7" w:rsidRPr="007D51B7">
        <w:rPr>
          <w:rFonts w:ascii="Verdana" w:hAnsi="Verdana"/>
          <w:sz w:val="18"/>
          <w:szCs w:val="18"/>
        </w:rPr>
        <w:br/>
      </w:r>
      <w:r w:rsidR="007D51B7" w:rsidRPr="007D51B7">
        <w:rPr>
          <w:rFonts w:ascii="Verdana" w:hAnsi="Verdana"/>
          <w:sz w:val="18"/>
          <w:szCs w:val="18"/>
        </w:rPr>
        <w:br/>
        <w:t>HOP0 = 10 cartes.</w:t>
      </w:r>
      <w:r w:rsidR="007D51B7" w:rsidRPr="007D51B7">
        <w:rPr>
          <w:rFonts w:ascii="Verdana" w:hAnsi="Verdana"/>
          <w:sz w:val="18"/>
          <w:szCs w:val="18"/>
        </w:rPr>
        <w:br/>
        <w:t>HOP1 = 11 cartes.</w:t>
      </w:r>
      <w:r w:rsidR="007D51B7" w:rsidRPr="007D51B7">
        <w:rPr>
          <w:rFonts w:ascii="Verdana" w:hAnsi="Verdana"/>
          <w:sz w:val="18"/>
          <w:szCs w:val="18"/>
        </w:rPr>
        <w:br/>
        <w:t>HOP2 = 13 cartes.</w:t>
      </w:r>
      <w:r w:rsidR="007D51B7" w:rsidRPr="007D51B7">
        <w:rPr>
          <w:rFonts w:ascii="Verdana" w:hAnsi="Verdana"/>
          <w:sz w:val="18"/>
          <w:szCs w:val="18"/>
        </w:rPr>
        <w:br/>
        <w:t>HOP3 = 19 cartes.</w:t>
      </w:r>
      <w:r w:rsidR="007D51B7" w:rsidRPr="007D51B7">
        <w:rPr>
          <w:rFonts w:ascii="Verdana" w:hAnsi="Verdana"/>
          <w:sz w:val="18"/>
          <w:szCs w:val="18"/>
        </w:rPr>
        <w:br/>
        <w:t>HOP4 = 25 cartes.</w:t>
      </w:r>
      <w:r w:rsidR="007D51B7" w:rsidRPr="007D51B7">
        <w:rPr>
          <w:rFonts w:ascii="Verdana" w:hAnsi="Verdana"/>
          <w:sz w:val="18"/>
          <w:szCs w:val="18"/>
        </w:rPr>
        <w:br/>
        <w:t>HOP5 = 30 cartes.</w:t>
      </w:r>
      <w:r w:rsidR="007D51B7" w:rsidRPr="007D51B7">
        <w:rPr>
          <w:rFonts w:ascii="Verdana" w:hAnsi="Verdana"/>
          <w:sz w:val="18"/>
          <w:szCs w:val="18"/>
        </w:rPr>
        <w:br/>
      </w:r>
      <w:r w:rsidR="007D51B7" w:rsidRPr="007D51B7">
        <w:rPr>
          <w:rFonts w:ascii="Verdana" w:hAnsi="Verdana"/>
          <w:sz w:val="18"/>
          <w:szCs w:val="18"/>
        </w:rPr>
        <w:lastRenderedPageBreak/>
        <w:br/>
        <w:t xml:space="preserve">Cela veut dire que les 10 cartes sont </w:t>
      </w:r>
      <w:r w:rsidR="00562C43" w:rsidRPr="007D51B7">
        <w:rPr>
          <w:rFonts w:ascii="Verdana" w:hAnsi="Verdana"/>
          <w:sz w:val="18"/>
          <w:szCs w:val="18"/>
        </w:rPr>
        <w:t>disponibles</w:t>
      </w:r>
      <w:r w:rsidR="007D51B7" w:rsidRPr="007D51B7">
        <w:rPr>
          <w:rFonts w:ascii="Verdana" w:hAnsi="Verdana"/>
          <w:sz w:val="18"/>
          <w:szCs w:val="18"/>
        </w:rPr>
        <w:t xml:space="preserve"> sur ton serveur mais les autres cartes sur les serveurs ou ton serveur fait du reshare avec eux.</w:t>
      </w:r>
      <w:r w:rsidR="007D51B7" w:rsidRPr="007D51B7">
        <w:rPr>
          <w:rFonts w:ascii="Verdana" w:hAnsi="Verdana"/>
          <w:sz w:val="18"/>
          <w:szCs w:val="18"/>
        </w:rPr>
        <w:br/>
        <w:t xml:space="preserve">Donc, de ton côté, tu choisis HOP0, si tous les bouquets que tu regardes sont décryptés, tu laisse en HOP0. Mais si tu n'auras pas accès à un ou plusieurs bouquets, tu remontes en HOP afin de décrypter plus de bouquet </w:t>
      </w:r>
      <w:r w:rsidR="007D51B7">
        <w:rPr>
          <w:rFonts w:ascii="Verdana" w:hAnsi="Verdana"/>
          <w:b/>
          <w:bCs/>
          <w:color w:val="000000"/>
          <w:sz w:val="18"/>
          <w:szCs w:val="18"/>
        </w:rPr>
        <w:t>au cas où</w:t>
      </w:r>
      <w:r w:rsidR="007D51B7" w:rsidRPr="007D51B7">
        <w:rPr>
          <w:rFonts w:ascii="Verdana" w:hAnsi="Verdana"/>
          <w:b/>
          <w:bCs/>
          <w:color w:val="000000"/>
          <w:sz w:val="18"/>
          <w:szCs w:val="18"/>
        </w:rPr>
        <w:t xml:space="preserve"> ton serveur a des peers</w:t>
      </w:r>
      <w:r w:rsidR="007D51B7" w:rsidRPr="007D51B7">
        <w:rPr>
          <w:rFonts w:ascii="Verdana" w:hAnsi="Verdana"/>
          <w:sz w:val="18"/>
          <w:szCs w:val="18"/>
        </w:rPr>
        <w:t>.</w:t>
      </w:r>
      <w:r w:rsidR="007D51B7" w:rsidRPr="007D51B7">
        <w:rPr>
          <w:rFonts w:ascii="Verdana" w:hAnsi="Verdana"/>
          <w:sz w:val="18"/>
          <w:szCs w:val="18"/>
        </w:rPr>
        <w:br/>
      </w:r>
      <w:r w:rsidR="007D51B7" w:rsidRPr="007D51B7">
        <w:rPr>
          <w:rFonts w:ascii="Verdana" w:hAnsi="Verdana"/>
          <w:b/>
          <w:bCs/>
          <w:i/>
          <w:iCs/>
          <w:color w:val="FF0000"/>
          <w:sz w:val="18"/>
          <w:szCs w:val="18"/>
        </w:rPr>
        <w:t xml:space="preserve">PS: </w:t>
      </w:r>
      <w:r w:rsidR="007D51B7" w:rsidRPr="007D51B7">
        <w:rPr>
          <w:rFonts w:ascii="Verdana" w:hAnsi="Verdana"/>
          <w:i/>
          <w:iCs/>
          <w:color w:val="000000"/>
          <w:sz w:val="18"/>
          <w:szCs w:val="18"/>
        </w:rPr>
        <w:t>le fonctionnement des HOPs, c'est très important pour un utilisateur de Clines.</w:t>
      </w:r>
    </w:p>
    <w:p w:rsidR="00D81DB1" w:rsidRDefault="00D81DB1" w:rsidP="00C33A4E">
      <w:pPr>
        <w:pBdr>
          <w:top w:val="single" w:sz="6" w:space="1" w:color="auto"/>
          <w:bottom w:val="single" w:sz="6" w:space="1" w:color="auto"/>
        </w:pBdr>
        <w:spacing w:after="0"/>
        <w:rPr>
          <w:rFonts w:ascii="Verdana" w:hAnsi="Verdana"/>
          <w:sz w:val="18"/>
          <w:szCs w:val="18"/>
        </w:rPr>
      </w:pPr>
      <w:r w:rsidRPr="00D81DB1">
        <w:rPr>
          <w:rFonts w:ascii="Verdana" w:hAnsi="Verdana"/>
          <w:b/>
          <w:color w:val="FF0000"/>
          <w:sz w:val="18"/>
          <w:szCs w:val="18"/>
        </w:rPr>
        <w:t>Retour arrière BACK / Ou liste des 10 dernières chaînes</w:t>
      </w:r>
      <w:r>
        <w:rPr>
          <w:rFonts w:ascii="Verdana" w:hAnsi="Verdana"/>
          <w:sz w:val="18"/>
          <w:szCs w:val="18"/>
        </w:rPr>
        <w:br/>
      </w:r>
      <w:r w:rsidRPr="00D81DB1">
        <w:rPr>
          <w:rFonts w:ascii="Verdana" w:hAnsi="Verdana"/>
          <w:sz w:val="18"/>
          <w:szCs w:val="18"/>
        </w:rPr>
        <w:t xml:space="preserve">Menu =&gt; Paramètres système =&gt; Paramètres d'affichage =&gt; Action du bouton Back =&gt; Tu choisis </w:t>
      </w:r>
      <w:r w:rsidR="00145C36">
        <w:rPr>
          <w:rFonts w:ascii="Verdana" w:hAnsi="Verdana"/>
          <w:sz w:val="18"/>
          <w:szCs w:val="18"/>
        </w:rPr>
        <w:t>la chaîne</w:t>
      </w:r>
      <w:r w:rsidRPr="00D81DB1">
        <w:rPr>
          <w:rFonts w:ascii="Verdana" w:hAnsi="Verdana"/>
          <w:sz w:val="18"/>
          <w:szCs w:val="18"/>
        </w:rPr>
        <w:br/>
      </w:r>
      <w:r w:rsidRPr="00D81DB1">
        <w:rPr>
          <w:rFonts w:ascii="Verdana" w:hAnsi="Verdana"/>
          <w:sz w:val="18"/>
          <w:szCs w:val="18"/>
        </w:rPr>
        <w:br/>
      </w:r>
      <w:r w:rsidRPr="00D81DB1">
        <w:rPr>
          <w:rFonts w:ascii="Verdana" w:hAnsi="Verdana"/>
          <w:b/>
          <w:bCs/>
          <w:sz w:val="18"/>
          <w:szCs w:val="18"/>
        </w:rPr>
        <w:t>1.</w:t>
      </w:r>
      <w:r w:rsidR="005F5BCC">
        <w:rPr>
          <w:rFonts w:ascii="Verdana" w:hAnsi="Verdana"/>
          <w:sz w:val="18"/>
          <w:szCs w:val="18"/>
        </w:rPr>
        <w:t xml:space="preserve"> Liste des 10 chaînes récentes, </w:t>
      </w:r>
      <w:r w:rsidR="00517628">
        <w:rPr>
          <w:rFonts w:ascii="Verdana" w:hAnsi="Verdana"/>
          <w:sz w:val="18"/>
          <w:szCs w:val="18"/>
        </w:rPr>
        <w:t>(la plus proche est la dernière</w:t>
      </w:r>
      <w:proofErr w:type="gramStart"/>
      <w:r w:rsidR="00517628">
        <w:rPr>
          <w:rFonts w:ascii="Verdana" w:hAnsi="Verdana"/>
          <w:sz w:val="18"/>
          <w:szCs w:val="18"/>
        </w:rPr>
        <w:t>)</w:t>
      </w:r>
      <w:proofErr w:type="gramEnd"/>
      <w:r w:rsidRPr="00D81DB1">
        <w:rPr>
          <w:rFonts w:ascii="Verdana" w:hAnsi="Verdana"/>
          <w:sz w:val="18"/>
          <w:szCs w:val="18"/>
        </w:rPr>
        <w:br/>
      </w:r>
      <w:r w:rsidRPr="00D81DB1">
        <w:rPr>
          <w:rFonts w:ascii="Verdana" w:hAnsi="Verdana"/>
          <w:b/>
          <w:bCs/>
          <w:sz w:val="18"/>
          <w:szCs w:val="18"/>
        </w:rPr>
        <w:t xml:space="preserve">2. </w:t>
      </w:r>
      <w:r w:rsidRPr="00D81DB1">
        <w:rPr>
          <w:rFonts w:ascii="Verdana" w:hAnsi="Verdana"/>
          <w:sz w:val="18"/>
          <w:szCs w:val="18"/>
        </w:rPr>
        <w:t>Ou bien, dernière chaîne.</w:t>
      </w:r>
    </w:p>
    <w:p w:rsidR="00517628" w:rsidRDefault="00517628" w:rsidP="00C33A4E">
      <w:pPr>
        <w:spacing w:after="0"/>
      </w:pPr>
      <w:r>
        <w:rPr>
          <w:b/>
          <w:color w:val="FF0000"/>
        </w:rPr>
        <w:t>Injecter une</w:t>
      </w:r>
      <w:r w:rsidRPr="00517628">
        <w:rPr>
          <w:b/>
          <w:color w:val="FF0000"/>
        </w:rPr>
        <w:t xml:space="preserve"> liste de favoris</w:t>
      </w:r>
      <w:r w:rsidRPr="00517628">
        <w:rPr>
          <w:color w:val="FF0000"/>
        </w:rPr>
        <w:t xml:space="preserve"> </w:t>
      </w:r>
      <w:proofErr w:type="gramStart"/>
      <w:r>
        <w:t>:</w:t>
      </w:r>
      <w:proofErr w:type="gramEnd"/>
      <w:r>
        <w:br/>
        <w:t>1- télécharger et décompresser le fichier archive et copier  à la racine d'une clé USB formaté en FAT32,</w:t>
      </w:r>
    </w:p>
    <w:p w:rsidR="0075760B" w:rsidRDefault="00517628" w:rsidP="00C33A4E">
      <w:pPr>
        <w:spacing w:after="0"/>
      </w:pPr>
      <w:r>
        <w:t xml:space="preserve">Vous obtiendrez un fichier </w:t>
      </w:r>
      <w:r w:rsidR="005C4DCC">
        <w:t>‘</w:t>
      </w:r>
      <w:r w:rsidRPr="00517628">
        <w:rPr>
          <w:color w:val="000000" w:themeColor="text1"/>
        </w:rPr>
        <w:t>J</w:t>
      </w:r>
      <w:r w:rsidR="005C4DCC">
        <w:rPr>
          <w:color w:val="000000" w:themeColor="text1"/>
        </w:rPr>
        <w:t>our</w:t>
      </w:r>
      <w:r w:rsidRPr="00517628">
        <w:rPr>
          <w:color w:val="000000" w:themeColor="text1"/>
        </w:rPr>
        <w:t>_</w:t>
      </w:r>
      <w:r w:rsidR="005C4DCC">
        <w:rPr>
          <w:color w:val="000000" w:themeColor="text1"/>
        </w:rPr>
        <w:t>Mois</w:t>
      </w:r>
      <w:r w:rsidR="00662695">
        <w:rPr>
          <w:color w:val="000000" w:themeColor="text1"/>
        </w:rPr>
        <w:t>_A</w:t>
      </w:r>
      <w:r w:rsidR="005C4DCC">
        <w:rPr>
          <w:color w:val="000000" w:themeColor="text1"/>
        </w:rPr>
        <w:t>nnée</w:t>
      </w:r>
      <w:r>
        <w:t>.KCF</w:t>
      </w:r>
      <w:r w:rsidR="005C4DCC">
        <w:t>’</w:t>
      </w:r>
      <w:r>
        <w:br/>
        <w:t>2-placé votre clé USB sur le port USB de votre Atlas HD100/HD-200s.</w:t>
      </w:r>
      <w:r>
        <w:br/>
        <w:t xml:space="preserve">3- "MENU" </w:t>
      </w:r>
      <w:r w:rsidR="00662695">
        <w:t xml:space="preserve">par la </w:t>
      </w:r>
      <w:r>
        <w:t xml:space="preserve"> télécommande.</w:t>
      </w:r>
      <w:r>
        <w:br/>
        <w:t>4- Cocher : "Restaurer/Mises à jour des données" puis "OK".</w:t>
      </w:r>
      <w:r>
        <w:br/>
        <w:t>5- "</w:t>
      </w:r>
      <w:r w:rsidR="0075760B">
        <w:t>Source des données" vérifier</w:t>
      </w:r>
      <w:r>
        <w:t xml:space="preserve"> sur "USB"</w:t>
      </w:r>
      <w:r>
        <w:br/>
        <w:t xml:space="preserve">6- </w:t>
      </w:r>
      <w:r w:rsidR="0075760B">
        <w:t>Cocher</w:t>
      </w:r>
      <w:r>
        <w:t xml:space="preserve"> "</w:t>
      </w:r>
      <w:r w:rsidR="0075760B" w:rsidRPr="0075760B">
        <w:t xml:space="preserve"> </w:t>
      </w:r>
      <w:r w:rsidR="0075760B">
        <w:t>Mises à jour des</w:t>
      </w:r>
      <w:r>
        <w:t>, S</w:t>
      </w:r>
      <w:r w:rsidR="0075760B">
        <w:t>atellites</w:t>
      </w:r>
      <w:r>
        <w:t xml:space="preserve"> </w:t>
      </w:r>
      <w:r w:rsidR="0075760B">
        <w:t>et transpon</w:t>
      </w:r>
      <w:r w:rsidR="00662695">
        <w:t>d</w:t>
      </w:r>
      <w:r w:rsidR="0075760B">
        <w:t>eurs</w:t>
      </w:r>
      <w:r>
        <w:t>"</w:t>
      </w:r>
      <w:r>
        <w:br/>
        <w:t>7-choisi</w:t>
      </w:r>
      <w:r w:rsidR="00662695">
        <w:t>r</w:t>
      </w:r>
      <w:r>
        <w:t xml:space="preserve"> la clé et ouvrir répertoire </w:t>
      </w:r>
      <w:r w:rsidR="0075760B">
        <w:t>puis OK Confirmer par Oui.</w:t>
      </w:r>
    </w:p>
    <w:p w:rsidR="0075760B" w:rsidRDefault="0075760B" w:rsidP="00C33A4E">
      <w:pPr>
        <w:pBdr>
          <w:bottom w:val="single" w:sz="6" w:space="1" w:color="auto"/>
        </w:pBdr>
        <w:spacing w:after="0"/>
      </w:pPr>
      <w:r>
        <w:t>Les f</w:t>
      </w:r>
      <w:r w:rsidR="00517628">
        <w:t xml:space="preserve">avoris </w:t>
      </w:r>
      <w:r>
        <w:t xml:space="preserve">et chaînes </w:t>
      </w:r>
      <w:r w:rsidR="00517628">
        <w:t>sont installés</w:t>
      </w:r>
      <w:r>
        <w:t>. Le redémarrage est automatique</w:t>
      </w:r>
    </w:p>
    <w:p w:rsidR="00802A1E" w:rsidRPr="00802A1E" w:rsidRDefault="00802A1E" w:rsidP="00C33A4E">
      <w:pPr>
        <w:spacing w:after="0"/>
        <w:rPr>
          <w:b/>
          <w:color w:val="FF0000"/>
        </w:rPr>
      </w:pPr>
      <w:r w:rsidRPr="00802A1E">
        <w:rPr>
          <w:b/>
          <w:color w:val="FF0000"/>
        </w:rPr>
        <w:t>Mettre en bon ordre les priorités d’accès</w:t>
      </w:r>
    </w:p>
    <w:p w:rsidR="00D81DB1" w:rsidRDefault="00802A1E" w:rsidP="00C33A4E">
      <w:pPr>
        <w:spacing w:after="0"/>
      </w:pPr>
      <w:r>
        <w:rPr>
          <w:b/>
          <w:bCs/>
        </w:rPr>
        <w:t>MENU Principal/Contrôle d'accès/Ordre des priorités des contrôles d'accès</w:t>
      </w:r>
      <w:r>
        <w:br/>
      </w:r>
      <w:r>
        <w:rPr>
          <w:color w:val="0000FF"/>
        </w:rPr>
        <w:t>1ère tâche Emulateur</w:t>
      </w:r>
      <w:r>
        <w:rPr>
          <w:color w:val="0000FF"/>
        </w:rPr>
        <w:br/>
        <w:t xml:space="preserve">2ème tâche Serveur </w:t>
      </w:r>
      <w:r w:rsidR="0090540D">
        <w:rPr>
          <w:color w:val="0000FF"/>
        </w:rPr>
        <w:t xml:space="preserve">KYNG </w:t>
      </w:r>
      <w:r>
        <w:rPr>
          <w:color w:val="0000FF"/>
        </w:rPr>
        <w:t>gratuit</w:t>
      </w:r>
      <w:r>
        <w:rPr>
          <w:color w:val="0000FF"/>
        </w:rPr>
        <w:br/>
        <w:t xml:space="preserve">3ème tâche </w:t>
      </w:r>
      <w:r w:rsidR="00870402">
        <w:rPr>
          <w:color w:val="0000FF"/>
        </w:rPr>
        <w:t>(</w:t>
      </w:r>
      <w:r>
        <w:rPr>
          <w:color w:val="0000FF"/>
        </w:rPr>
        <w:t>Serveurs distants</w:t>
      </w:r>
      <w:r w:rsidR="00870402">
        <w:rPr>
          <w:color w:val="0000FF"/>
        </w:rPr>
        <w:t>) pour bouquet particulier.</w:t>
      </w:r>
      <w:r w:rsidR="00645528">
        <w:rPr>
          <w:color w:val="0000FF"/>
        </w:rPr>
        <w:t>inactivé autrement</w:t>
      </w:r>
      <w:r>
        <w:rPr>
          <w:color w:val="0000FF"/>
        </w:rPr>
        <w:t>4ème tâche Aucune</w:t>
      </w:r>
      <w:r>
        <w:t xml:space="preserve"> (Port série / Lecteur de carte(s) existe)</w:t>
      </w:r>
    </w:p>
    <w:p w:rsidR="00855781" w:rsidRDefault="00855781" w:rsidP="00C33A4E">
      <w:pPr>
        <w:spacing w:after="0"/>
        <w:rPr>
          <w:sz w:val="18"/>
          <w:szCs w:val="18"/>
        </w:rPr>
      </w:pPr>
    </w:p>
    <w:p w:rsidR="000E3AA3" w:rsidRDefault="00855781" w:rsidP="00C33A4E">
      <w:pPr>
        <w:pBdr>
          <w:bottom w:val="single" w:sz="6" w:space="1" w:color="auto"/>
        </w:pBdr>
        <w:spacing w:after="0"/>
      </w:pPr>
      <w:r>
        <w:t>Il est possible d'</w:t>
      </w:r>
      <w:r>
        <w:rPr>
          <w:u w:val="single"/>
        </w:rPr>
        <w:t>activer/désactiver temporairement</w:t>
      </w:r>
      <w:r>
        <w:t xml:space="preserve"> via la touche bleue</w:t>
      </w:r>
      <w:r>
        <w:rPr>
          <w:b/>
          <w:bCs/>
        </w:rPr>
        <w:t xml:space="preserve"> </w:t>
      </w:r>
      <w:r>
        <w:rPr>
          <w:b/>
          <w:bCs/>
          <w:color w:val="3399FF"/>
        </w:rPr>
        <w:t xml:space="preserve">Panel </w:t>
      </w:r>
      <w:r>
        <w:br/>
      </w:r>
      <w:r>
        <w:rPr>
          <w:color w:val="0000FF"/>
        </w:rPr>
        <w:t xml:space="preserve">Changer le 'Free Server' </w:t>
      </w:r>
      <w:r>
        <w:rPr>
          <w:b/>
          <w:bCs/>
          <w:color w:val="0000FF"/>
        </w:rPr>
        <w:t>par OK</w:t>
      </w:r>
      <w:r>
        <w:rPr>
          <w:color w:val="0000FF"/>
        </w:rPr>
        <w:t xml:space="preserve"> ou le désactiver/activer touche </w:t>
      </w:r>
      <w:r>
        <w:rPr>
          <w:b/>
          <w:bCs/>
          <w:color w:val="00FF00"/>
        </w:rPr>
        <w:t>Verte</w:t>
      </w:r>
      <w:r>
        <w:br/>
      </w:r>
      <w:r>
        <w:rPr>
          <w:color w:val="0000FF"/>
        </w:rPr>
        <w:t>Désactiver/Activer une ou des C-lines 'Serveurs distants</w:t>
      </w:r>
      <w:r>
        <w:t xml:space="preserve">' touche </w:t>
      </w:r>
      <w:r>
        <w:rPr>
          <w:b/>
          <w:bCs/>
          <w:color w:val="00FF00"/>
        </w:rPr>
        <w:t>Verte</w:t>
      </w:r>
      <w:r w:rsidR="00057004">
        <w:rPr>
          <w:b/>
          <w:bCs/>
          <w:color w:val="00FF00"/>
        </w:rPr>
        <w:br/>
      </w:r>
      <w:r w:rsidR="00057004" w:rsidRPr="00057004">
        <w:rPr>
          <w:b/>
          <w:color w:val="FF0000"/>
        </w:rPr>
        <w:t>Glitch</w:t>
      </w:r>
      <w:r w:rsidR="00057004">
        <w:rPr>
          <w:b/>
          <w:color w:val="FF0000"/>
        </w:rPr>
        <w:t> </w:t>
      </w:r>
      <w:r w:rsidR="00057004">
        <w:t>: il ne faut pas utiliser les free et les serveurs distants ensemble ça te génèrera fatalement des freezes l'atlas est bien plus rapide à chercher des réponses que les serveurs classiques ne répondent.</w:t>
      </w:r>
      <w:r w:rsidR="00057004">
        <w:br/>
        <w:t xml:space="preserve">Alors c'est soit tous en serveur distants soit tous en Free. </w:t>
      </w:r>
      <w:r w:rsidR="00057004">
        <w:rPr>
          <w:u w:val="single"/>
        </w:rPr>
        <w:t xml:space="preserve">Désactive </w:t>
      </w:r>
      <w:proofErr w:type="gramStart"/>
      <w:r w:rsidR="00057004">
        <w:rPr>
          <w:u w:val="single"/>
        </w:rPr>
        <w:t>l</w:t>
      </w:r>
      <w:r w:rsidR="00057004" w:rsidRPr="00057004">
        <w:rPr>
          <w:u w:val="single"/>
        </w:rPr>
        <w:t>es serveurs distant</w:t>
      </w:r>
      <w:proofErr w:type="gramEnd"/>
      <w:r w:rsidR="009856A2">
        <w:t xml:space="preserve"> sauf </w:t>
      </w:r>
      <w:r w:rsidR="00870402">
        <w:t>pour</w:t>
      </w:r>
      <w:r w:rsidR="009856A2">
        <w:t xml:space="preserve"> bouquet particulier.</w:t>
      </w:r>
      <w:r w:rsidR="00057004">
        <w:br/>
        <w:t>EMU</w:t>
      </w:r>
      <w:r w:rsidR="00057004">
        <w:br/>
        <w:t>Free serveur</w:t>
      </w:r>
      <w:r w:rsidR="00057004">
        <w:br/>
        <w:t>Lecteur de carte</w:t>
      </w:r>
      <w:r w:rsidR="00057004">
        <w:br/>
      </w:r>
      <w:r w:rsidR="000E3AA3">
        <w:t>==&gt;Quand je partage via radegast:</w:t>
      </w:r>
      <w:r w:rsidR="00CC1D53">
        <w:t xml:space="preserve"> </w:t>
      </w:r>
      <w:r w:rsidR="000E3AA3">
        <w:t xml:space="preserve">Je partage en premier mon emu puis ma carte ? </w:t>
      </w:r>
    </w:p>
    <w:p w:rsidR="00855781" w:rsidRDefault="00057004" w:rsidP="00C33A4E">
      <w:pPr>
        <w:pBdr>
          <w:bottom w:val="single" w:sz="6" w:space="1" w:color="auto"/>
        </w:pBdr>
        <w:spacing w:after="0"/>
        <w:rPr>
          <w:b/>
          <w:bCs/>
          <w:color w:val="00FF00"/>
        </w:rPr>
      </w:pPr>
      <w:r>
        <w:t>Pour le partage si le client indique le provider viaccess il aura tes ému, via tntsat... RTS, si ton client n'indique que les provider seca de ta carte il aura ta carte, si le client indique les provider séca et les provider viaccess il récupérera tes ému et ta locale.</w:t>
      </w:r>
    </w:p>
    <w:p w:rsidR="005B6D63" w:rsidRDefault="00262630" w:rsidP="00C33A4E">
      <w:pPr>
        <w:pBdr>
          <w:top w:val="single" w:sz="6" w:space="1" w:color="auto"/>
          <w:bottom w:val="single" w:sz="6" w:space="1" w:color="auto"/>
        </w:pBdr>
        <w:spacing w:after="0"/>
      </w:pPr>
      <w:r w:rsidRPr="00262630">
        <w:rPr>
          <w:b/>
          <w:color w:val="FF0000"/>
        </w:rPr>
        <w:t xml:space="preserve">Temps </w:t>
      </w:r>
      <w:r w:rsidR="005334D4">
        <w:rPr>
          <w:b/>
          <w:color w:val="FF0000"/>
        </w:rPr>
        <w:t>d’</w:t>
      </w:r>
      <w:r w:rsidRPr="00262630">
        <w:rPr>
          <w:b/>
          <w:color w:val="FF0000"/>
        </w:rPr>
        <w:t>ECM</w:t>
      </w:r>
      <w:r w:rsidRPr="00262630">
        <w:rPr>
          <w:b/>
          <w:color w:val="FF0000"/>
        </w:rPr>
        <w:br/>
      </w:r>
      <w:r w:rsidR="005B6D63">
        <w:t>Des temps d'ECM (temps que met le serveur pour envoyer les CWS infos de décryptage) de l'ordre de 0.3-0.7sec sont considérés bons</w:t>
      </w:r>
      <w:r w:rsidR="00D7754F">
        <w:t xml:space="preserve"> (initialement 0.075sec</w:t>
      </w:r>
      <w:r w:rsidR="006171B8">
        <w:t>)</w:t>
      </w:r>
      <w:r w:rsidR="005B6D63">
        <w:t xml:space="preserve"> </w:t>
      </w:r>
      <w:r w:rsidR="006171B8">
        <w:t>S</w:t>
      </w:r>
      <w:r w:rsidR="005B6D63">
        <w:t>'ils augmentent on</w:t>
      </w:r>
      <w:r w:rsidR="00D7754F">
        <w:t xml:space="preserve"> aura</w:t>
      </w:r>
      <w:r w:rsidR="005B6D63">
        <w:t xml:space="preserve"> des freezes si les CWS ne sont pas envoyé à temps.</w:t>
      </w:r>
      <w:r w:rsidR="005B6D63">
        <w:br/>
        <w:t>Si trop long souvent du a des peers (clients) qui font du re-share.</w:t>
      </w:r>
    </w:p>
    <w:p w:rsidR="001E032C" w:rsidRDefault="005B6D63" w:rsidP="00C33A4E">
      <w:pPr>
        <w:pBdr>
          <w:top w:val="single" w:sz="6" w:space="1" w:color="auto"/>
          <w:bottom w:val="single" w:sz="6" w:space="1" w:color="auto"/>
        </w:pBdr>
        <w:spacing w:after="0"/>
      </w:pPr>
      <w:r>
        <w:t xml:space="preserve">Un bon serveur ne suffit pas une connexion STABLE du client compte, avec un ping </w:t>
      </w:r>
      <w:r w:rsidR="00D7754F">
        <w:t xml:space="preserve">rapide et </w:t>
      </w:r>
      <w:r>
        <w:t>débit</w:t>
      </w:r>
      <w:r w:rsidR="00D7754F">
        <w:t xml:space="preserve"> </w:t>
      </w:r>
      <w:r w:rsidR="00D7754F" w:rsidRPr="00D7754F">
        <w:rPr>
          <w:u w:val="single"/>
        </w:rPr>
        <w:t>moins bon en WIFI</w:t>
      </w:r>
      <w:r>
        <w:br/>
        <w:t>HOP 0 = carte en local d</w:t>
      </w:r>
      <w:r w:rsidR="006171B8">
        <w:t>irectement sur serveur (l'idéal le plus rapide</w:t>
      </w:r>
      <w:proofErr w:type="gramStart"/>
      <w:r w:rsidR="006171B8">
        <w:t>)</w:t>
      </w:r>
      <w:proofErr w:type="gramEnd"/>
      <w:r>
        <w:br/>
        <w:t>HOP 1 = 1er share (autre source partagée)</w:t>
      </w:r>
      <w:r>
        <w:br/>
        <w:t>HOP 2 = 2éme re-share etc.</w:t>
      </w:r>
      <w:r>
        <w:br/>
        <w:t>HOP 3 = 3éme re-share</w:t>
      </w:r>
      <w:r>
        <w:br/>
        <w:t>HOP 5 = freezes garantis.</w:t>
      </w:r>
    </w:p>
    <w:p w:rsidR="001E03D5" w:rsidRDefault="00E04A96" w:rsidP="00C33A4E">
      <w:pPr>
        <w:spacing w:after="0"/>
        <w:rPr>
          <w:b/>
          <w:color w:val="FF0000"/>
        </w:rPr>
      </w:pPr>
      <w:r>
        <w:rPr>
          <w:b/>
          <w:color w:val="FF0000"/>
        </w:rPr>
        <w:lastRenderedPageBreak/>
        <w:t>Ajouter Ni</w:t>
      </w:r>
      <w:r w:rsidR="004D1CE8" w:rsidRPr="004D1CE8">
        <w:rPr>
          <w:b/>
          <w:color w:val="FF0000"/>
        </w:rPr>
        <w:t>leSAT</w:t>
      </w:r>
      <w:r w:rsidR="007A6C1C">
        <w:rPr>
          <w:b/>
          <w:color w:val="FF0000"/>
        </w:rPr>
        <w:t xml:space="preserve"> </w:t>
      </w:r>
    </w:p>
    <w:p w:rsidR="004D1CE8" w:rsidRPr="007A6C1C" w:rsidRDefault="006E7277" w:rsidP="00C33A4E">
      <w:pPr>
        <w:spacing w:after="0"/>
        <w:rPr>
          <w:color w:val="FF0000"/>
        </w:rPr>
      </w:pPr>
      <w:hyperlink r:id="rId24" w:anchor="post1429044" w:history="1">
        <w:r w:rsidR="007A6C1C" w:rsidRPr="007A6C1C">
          <w:rPr>
            <w:rStyle w:val="Lienhypertexte"/>
          </w:rPr>
          <w:t>http://www.dzsat.org/forum/f422/listes-de-favoris-completes-astra-hotbird-mis-a-jour-par-scan-upd-pid-s-et-pmt-s-384466-15.html#post1429044</w:t>
        </w:r>
      </w:hyperlink>
    </w:p>
    <w:p w:rsidR="00295D44" w:rsidRDefault="000F15EF" w:rsidP="00C33A4E">
      <w:pPr>
        <w:spacing w:after="0"/>
        <w:rPr>
          <w:b/>
          <w:bCs/>
          <w:color w:val="0000FF"/>
        </w:rPr>
      </w:pPr>
      <w:r>
        <w:t>Quelques-uns m’ont déjà demandé s’il était possible d’ajouter NileSat à la liste des SATELLITES et FAVORIS.</w:t>
      </w:r>
      <w:r>
        <w:br/>
        <w:t>Je ne capte pas ce satellite j’ai tout de même cherché la meilleure solution.pour avoir une importation sans erreurs.</w:t>
      </w:r>
      <w:r>
        <w:br/>
      </w:r>
      <w:r w:rsidR="00295D44">
        <w:rPr>
          <w:color w:val="FF0000"/>
        </w:rPr>
        <w:t xml:space="preserve">NOTE préliminaire: depuis ce post mon fichier courant </w:t>
      </w:r>
      <w:r w:rsidR="00295D44">
        <w:rPr>
          <w:b/>
          <w:bCs/>
          <w:color w:val="FF0000"/>
          <w:u w:val="single"/>
        </w:rPr>
        <w:t>ne contient plus les</w:t>
      </w:r>
      <w:r w:rsidR="00295D44">
        <w:rPr>
          <w:color w:val="FF0000"/>
        </w:rPr>
        <w:t xml:space="preserve"> </w:t>
      </w:r>
      <w:r w:rsidR="00295D44">
        <w:rPr>
          <w:b/>
          <w:bCs/>
          <w:color w:val="FF0000"/>
        </w:rPr>
        <w:t>satellites NileSAT et BadR pre-scannés</w:t>
      </w:r>
      <w:r w:rsidR="00295D44">
        <w:rPr>
          <w:color w:val="FF0000"/>
        </w:rPr>
        <w:t>.</w:t>
      </w:r>
      <w:r w:rsidR="00295D44">
        <w:rPr>
          <w:color w:val="FF0000"/>
        </w:rPr>
        <w:br/>
        <w:t xml:space="preserve">Il faut donc faire un Nouveau SCAN du satellite Nilesat </w:t>
      </w:r>
      <w:r w:rsidR="00295D44">
        <w:t>(éventuellement corriger les fréquences trop déviée du standard 1-3 MHz est toléré</w:t>
      </w:r>
      <w:proofErr w:type="gramStart"/>
      <w:r w:rsidR="00295D44">
        <w:t>)</w:t>
      </w:r>
      <w:proofErr w:type="gramEnd"/>
      <w:r w:rsidR="00295D44">
        <w:br/>
        <w:t xml:space="preserve">Pour cela </w:t>
      </w:r>
      <w:r w:rsidR="00295D44">
        <w:rPr>
          <w:color w:val="0000FF"/>
          <w:u w:val="single"/>
        </w:rPr>
        <w:t xml:space="preserve">on part d'une config sat que l'on a </w:t>
      </w:r>
      <w:r w:rsidR="00295D44">
        <w:rPr>
          <w:b/>
          <w:bCs/>
          <w:color w:val="0000FF"/>
          <w:u w:val="single"/>
        </w:rPr>
        <w:t>vidé de TOUT contenu (Astra+Hotbird effacé</w:t>
      </w:r>
      <w:r w:rsidR="00295D44">
        <w:rPr>
          <w:b/>
          <w:bCs/>
          <w:color w:val="0000FF"/>
        </w:rPr>
        <w:t>)</w:t>
      </w:r>
      <w:r w:rsidR="00295D44">
        <w:t xml:space="preserve"> </w:t>
      </w:r>
      <w:r w:rsidR="00295D44">
        <w:rPr>
          <w:color w:val="FF0000"/>
        </w:rPr>
        <w:t>après le NOUVEAU SCAN on aura exclusivement NileSAT</w:t>
      </w:r>
      <w:r w:rsidR="00295D44">
        <w:t>.</w:t>
      </w:r>
      <w:r w:rsidR="00295D44">
        <w:br/>
      </w:r>
      <w:r w:rsidR="00295D44">
        <w:rPr>
          <w:color w:val="0000FF"/>
        </w:rPr>
        <w:t>Sauver cette</w:t>
      </w:r>
      <w:r w:rsidR="00295D44">
        <w:rPr>
          <w:b/>
          <w:bCs/>
          <w:color w:val="0000FF"/>
        </w:rPr>
        <w:t xml:space="preserve"> config-sat </w:t>
      </w:r>
      <w:r w:rsidR="00295D44">
        <w:rPr>
          <w:color w:val="0000FF"/>
        </w:rPr>
        <w:t>comme fichier</w:t>
      </w:r>
      <w:r w:rsidR="00295D44">
        <w:rPr>
          <w:b/>
          <w:bCs/>
          <w:color w:val="0000FF"/>
        </w:rPr>
        <w:t xml:space="preserve"> NileSAT.KCF</w:t>
      </w:r>
    </w:p>
    <w:p w:rsidR="000F15EF" w:rsidRDefault="000F15EF" w:rsidP="00C33A4E">
      <w:pPr>
        <w:spacing w:after="0"/>
      </w:pPr>
      <w:r>
        <w:br/>
        <w:t xml:space="preserve">On charge une </w:t>
      </w:r>
      <w:r>
        <w:rPr>
          <w:color w:val="0000FF"/>
        </w:rPr>
        <w:t>1</w:t>
      </w:r>
      <w:r>
        <w:rPr>
          <w:color w:val="0000FF"/>
          <w:vertAlign w:val="superscript"/>
        </w:rPr>
        <w:t>ère</w:t>
      </w:r>
      <w:r>
        <w:rPr>
          <w:color w:val="0000FF"/>
        </w:rPr>
        <w:t xml:space="preserve"> session KACE 4.03</w:t>
      </w:r>
      <w:r>
        <w:t xml:space="preserve"> avec mes </w:t>
      </w:r>
      <w:r>
        <w:rPr>
          <w:u w:val="single"/>
        </w:rPr>
        <w:t>LISTES GENERALES + 10 listes de FAVORIS Hotbird/Astra.</w:t>
      </w:r>
    </w:p>
    <w:p w:rsidR="000F15EF" w:rsidRDefault="000F15EF" w:rsidP="00C33A4E">
      <w:pPr>
        <w:spacing w:after="0" w:line="240" w:lineRule="auto"/>
      </w:pPr>
      <w:r>
        <w:t xml:space="preserve">On </w:t>
      </w:r>
      <w:r>
        <w:rPr>
          <w:color w:val="0000FF"/>
        </w:rPr>
        <w:t>efface TOTALEMENT et UNIQUEMENT</w:t>
      </w:r>
      <w:r>
        <w:t xml:space="preserve"> le </w:t>
      </w:r>
      <w:r>
        <w:rPr>
          <w:u w:val="single"/>
        </w:rPr>
        <w:t>contenu du FAVORIS10</w:t>
      </w:r>
      <w:r>
        <w:t xml:space="preserve"> (Si l’on veut un FAVORI pour le nouveau NILESAT) </w:t>
      </w:r>
    </w:p>
    <w:p w:rsidR="00295D44" w:rsidRDefault="000F15EF" w:rsidP="00C33A4E">
      <w:pPr>
        <w:spacing w:after="0"/>
        <w:rPr>
          <w:color w:val="FF0000"/>
        </w:rPr>
      </w:pPr>
      <w:r>
        <w:t>Le FAVORIS10 devient donc libre RIEN N’EST CHANGE DANS LES LISTES GENERALES à ce stade.</w:t>
      </w:r>
      <w:r>
        <w:br/>
        <w:t xml:space="preserve">Faire un </w:t>
      </w:r>
      <w:r>
        <w:rPr>
          <w:color w:val="0000FF"/>
        </w:rPr>
        <w:t>save avec un nouveau NOM</w:t>
      </w:r>
      <w:r>
        <w:t xml:space="preserve"> de cette version</w:t>
      </w:r>
      <w:r>
        <w:rPr>
          <w:u w:val="single"/>
        </w:rPr>
        <w:t xml:space="preserve"> Hotbird/Astra/Futur-NileSat</w:t>
      </w:r>
      <w:r>
        <w:t>.==&gt;</w:t>
      </w:r>
      <w:r>
        <w:rPr>
          <w:b/>
          <w:bCs/>
        </w:rPr>
        <w:t>NileSAT-</w:t>
      </w:r>
      <w:r w:rsidR="00295D44">
        <w:rPr>
          <w:b/>
          <w:bCs/>
        </w:rPr>
        <w:t>libre</w:t>
      </w:r>
      <w:r>
        <w:rPr>
          <w:b/>
          <w:bCs/>
        </w:rPr>
        <w:t>.KCF</w:t>
      </w:r>
      <w:r w:rsidR="00DF6CCB">
        <w:t xml:space="preserve"> (sait-</w:t>
      </w:r>
      <w:r>
        <w:t>on jamais).</w:t>
      </w:r>
      <w:r>
        <w:br/>
      </w:r>
      <w:r>
        <w:br/>
      </w:r>
      <w:r>
        <w:rPr>
          <w:color w:val="FF0000"/>
        </w:rPr>
        <w:t xml:space="preserve">SUITE: </w:t>
      </w:r>
      <w:r>
        <w:rPr>
          <w:b/>
          <w:bCs/>
          <w:color w:val="FF0000"/>
          <w:u w:val="single"/>
        </w:rPr>
        <w:t>Procédure D'IMPORTATION</w:t>
      </w:r>
      <w:r>
        <w:rPr>
          <w:color w:val="FF0000"/>
        </w:rPr>
        <w:t xml:space="preserve"> </w:t>
      </w:r>
    </w:p>
    <w:p w:rsidR="000F15EF" w:rsidRDefault="00295D44" w:rsidP="00C33A4E">
      <w:pPr>
        <w:spacing w:after="0"/>
        <w:rPr>
          <w:color w:val="0000FF"/>
        </w:rPr>
      </w:pPr>
      <w:r>
        <w:t xml:space="preserve">Dans </w:t>
      </w:r>
      <w:r>
        <w:rPr>
          <w:color w:val="0000FF"/>
        </w:rPr>
        <w:t xml:space="preserve">la </w:t>
      </w:r>
      <w:r>
        <w:rPr>
          <w:color w:val="0000FF"/>
          <w:u w:val="single"/>
        </w:rPr>
        <w:t>1</w:t>
      </w:r>
      <w:r>
        <w:rPr>
          <w:color w:val="0000FF"/>
          <w:u w:val="single"/>
          <w:vertAlign w:val="superscript"/>
        </w:rPr>
        <w:t>ère</w:t>
      </w:r>
      <w:r>
        <w:rPr>
          <w:color w:val="0000FF"/>
          <w:u w:val="single"/>
        </w:rPr>
        <w:t xml:space="preserve"> session KACE</w:t>
      </w:r>
      <w:r>
        <w:t xml:space="preserve"> </w:t>
      </w:r>
      <w:r>
        <w:rPr>
          <w:color w:val="0000FF"/>
        </w:rPr>
        <w:t>faire l’importation du fichier NileSAT.KCF</w:t>
      </w:r>
      <w:r w:rsidR="000F15EF">
        <w:rPr>
          <w:noProof/>
          <w:color w:val="0000FF"/>
          <w:lang w:eastAsia="fr-BE"/>
        </w:rPr>
        <w:drawing>
          <wp:inline distT="0" distB="0" distL="0" distR="0" wp14:anchorId="79222FE7" wp14:editId="2F9499D2">
            <wp:extent cx="4779010" cy="3096895"/>
            <wp:effectExtent l="0" t="0" r="2540" b="8255"/>
            <wp:docPr id="3" name="Image 3" descr="Cliquez sur l'image pour l'afficher en taille normale&#10;&#10;Nom : Only Nile.KCF.JPG &#10;Affichages : 5 &#10;Taille : 53.6 Ko &#10;ID : 42040">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quez sur l'image pour l'afficher en taille normale&#10;&#10;Nom : Only Nile.KCF.JPG &#10;Affichages : 5 &#10;Taille : 53.6 Ko &#10;ID : 42040">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79010" cy="3096895"/>
                    </a:xfrm>
                    <a:prstGeom prst="rect">
                      <a:avLst/>
                    </a:prstGeom>
                    <a:noFill/>
                    <a:ln>
                      <a:noFill/>
                    </a:ln>
                  </pic:spPr>
                </pic:pic>
              </a:graphicData>
            </a:graphic>
          </wp:inline>
        </w:drawing>
      </w:r>
    </w:p>
    <w:p w:rsidR="000F15EF" w:rsidRDefault="000F15EF" w:rsidP="00C33A4E">
      <w:pPr>
        <w:numPr>
          <w:ilvl w:val="0"/>
          <w:numId w:val="4"/>
        </w:numPr>
        <w:tabs>
          <w:tab w:val="num" w:pos="-567"/>
        </w:tabs>
        <w:spacing w:after="0" w:line="240" w:lineRule="auto"/>
        <w:ind w:left="0" w:firstLine="0"/>
      </w:pPr>
      <w:r>
        <w:t xml:space="preserve">Sélecter uniquement Nilesat 102/201 </w:t>
      </w:r>
      <w:r>
        <w:rPr>
          <w:color w:val="FF0000"/>
        </w:rPr>
        <w:t xml:space="preserve">(listes d'origine HD100 n’est </w:t>
      </w:r>
      <w:r>
        <w:rPr>
          <w:color w:val="FF0000"/>
          <w:u w:val="single"/>
        </w:rPr>
        <w:t>plus d'actualité</w:t>
      </w:r>
      <w:r>
        <w:rPr>
          <w:color w:val="FF0000"/>
        </w:rPr>
        <w:t>)</w:t>
      </w:r>
    </w:p>
    <w:p w:rsidR="000F15EF" w:rsidRDefault="000F15EF" w:rsidP="00C33A4E">
      <w:pPr>
        <w:numPr>
          <w:ilvl w:val="0"/>
          <w:numId w:val="4"/>
        </w:numPr>
        <w:tabs>
          <w:tab w:val="num" w:pos="-851"/>
        </w:tabs>
        <w:spacing w:after="0" w:line="240" w:lineRule="auto"/>
        <w:ind w:left="0" w:firstLine="0"/>
      </w:pPr>
      <w:r>
        <w:rPr>
          <w:noProof/>
          <w:color w:val="0000FF"/>
          <w:lang w:eastAsia="fr-BE"/>
        </w:rPr>
        <w:lastRenderedPageBreak/>
        <w:drawing>
          <wp:inline distT="0" distB="0" distL="0" distR="0" wp14:anchorId="72DDCC27" wp14:editId="41EDDD38">
            <wp:extent cx="4779010" cy="3787140"/>
            <wp:effectExtent l="0" t="0" r="2540" b="3810"/>
            <wp:docPr id="2" name="Image 2" descr="Cliquez sur l'image pour l'afficher en taille normale&#10;&#10;Nom : Import NileSat.JPG &#10;Affichages : 3 &#10;Taille : 58.2 Ko &#10;ID : 42039">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quez sur l'image pour l'afficher en taille normale&#10;&#10;Nom : Import NileSat.JPG &#10;Affichages : 3 &#10;Taille : 58.2 Ko &#10;ID : 42039">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9010" cy="3787140"/>
                    </a:xfrm>
                    <a:prstGeom prst="rect">
                      <a:avLst/>
                    </a:prstGeom>
                    <a:noFill/>
                    <a:ln>
                      <a:noFill/>
                    </a:ln>
                  </pic:spPr>
                </pic:pic>
              </a:graphicData>
            </a:graphic>
          </wp:inline>
        </w:drawing>
      </w:r>
    </w:p>
    <w:p w:rsidR="00295D44" w:rsidRPr="00295D44" w:rsidRDefault="00295D44" w:rsidP="00C33A4E">
      <w:pPr>
        <w:numPr>
          <w:ilvl w:val="0"/>
          <w:numId w:val="4"/>
        </w:numPr>
        <w:tabs>
          <w:tab w:val="clear" w:pos="928"/>
          <w:tab w:val="num" w:pos="-851"/>
        </w:tabs>
        <w:spacing w:after="0" w:line="240" w:lineRule="auto"/>
        <w:ind w:left="0" w:firstLine="0"/>
        <w:rPr>
          <w:rFonts w:ascii="Times New Roman" w:eastAsia="Times New Roman" w:hAnsi="Times New Roman" w:cs="Times New Roman"/>
          <w:sz w:val="24"/>
          <w:szCs w:val="24"/>
          <w:lang w:eastAsia="fr-BE"/>
        </w:rPr>
      </w:pPr>
      <w:r w:rsidRPr="00295D44">
        <w:rPr>
          <w:rFonts w:ascii="Times New Roman" w:eastAsia="Times New Roman" w:hAnsi="Times New Roman" w:cs="Times New Roman"/>
          <w:color w:val="0000FF"/>
          <w:sz w:val="24"/>
          <w:szCs w:val="24"/>
          <w:lang w:eastAsia="fr-BE"/>
        </w:rPr>
        <w:t>NILESAT est parfaitement chargé on peut donner un nom définitif au favoris 'NILESAT</w:t>
      </w:r>
      <w:r w:rsidRPr="00295D44">
        <w:rPr>
          <w:rFonts w:ascii="Times New Roman" w:eastAsia="Times New Roman" w:hAnsi="Times New Roman" w:cs="Times New Roman"/>
          <w:color w:val="0000FF"/>
          <w:sz w:val="24"/>
          <w:szCs w:val="24"/>
          <w:u w:val="single"/>
          <w:lang w:eastAsia="fr-BE"/>
        </w:rPr>
        <w:t>'</w:t>
      </w:r>
      <w:r w:rsidRPr="00295D44">
        <w:rPr>
          <w:rFonts w:ascii="Times New Roman" w:eastAsia="Times New Roman" w:hAnsi="Times New Roman" w:cs="Times New Roman"/>
          <w:color w:val="0000FF"/>
          <w:sz w:val="24"/>
          <w:szCs w:val="24"/>
          <w:lang w:eastAsia="fr-BE"/>
        </w:rPr>
        <w:t xml:space="preserve"> et faire un save intermédiaire.</w:t>
      </w:r>
    </w:p>
    <w:p w:rsidR="00295D44" w:rsidRPr="00295D44" w:rsidRDefault="00295D44" w:rsidP="00C33A4E">
      <w:pPr>
        <w:numPr>
          <w:ilvl w:val="0"/>
          <w:numId w:val="4"/>
        </w:numPr>
        <w:tabs>
          <w:tab w:val="clear" w:pos="928"/>
          <w:tab w:val="num" w:pos="-851"/>
        </w:tabs>
        <w:spacing w:after="0" w:line="240" w:lineRule="auto"/>
        <w:ind w:left="0" w:firstLine="0"/>
        <w:rPr>
          <w:rFonts w:ascii="Times New Roman" w:eastAsia="Times New Roman" w:hAnsi="Times New Roman" w:cs="Times New Roman"/>
          <w:sz w:val="24"/>
          <w:szCs w:val="24"/>
          <w:lang w:eastAsia="fr-BE"/>
        </w:rPr>
      </w:pPr>
      <w:r w:rsidRPr="00295D44">
        <w:rPr>
          <w:rFonts w:ascii="Times New Roman" w:eastAsia="Times New Roman" w:hAnsi="Times New Roman" w:cs="Times New Roman"/>
          <w:sz w:val="24"/>
          <w:szCs w:val="24"/>
          <w:u w:val="single"/>
          <w:lang w:eastAsia="fr-BE"/>
        </w:rPr>
        <w:t xml:space="preserve">Il suffit de </w:t>
      </w:r>
      <w:r w:rsidRPr="00295D44">
        <w:rPr>
          <w:rFonts w:ascii="Times New Roman" w:eastAsia="Times New Roman" w:hAnsi="Times New Roman" w:cs="Times New Roman"/>
          <w:color w:val="0000FF"/>
          <w:sz w:val="24"/>
          <w:szCs w:val="24"/>
          <w:u w:val="single"/>
          <w:lang w:eastAsia="fr-BE"/>
        </w:rPr>
        <w:t>renommer le favoris-10 en NileSAT</w:t>
      </w:r>
      <w:r w:rsidRPr="00295D44">
        <w:rPr>
          <w:rFonts w:ascii="Times New Roman" w:eastAsia="Times New Roman" w:hAnsi="Times New Roman" w:cs="Times New Roman"/>
          <w:sz w:val="24"/>
          <w:szCs w:val="24"/>
          <w:u w:val="single"/>
          <w:lang w:eastAsia="fr-BE"/>
        </w:rPr>
        <w:t xml:space="preserve"> et de </w:t>
      </w:r>
      <w:r w:rsidRPr="00295D44">
        <w:rPr>
          <w:rFonts w:ascii="Times New Roman" w:eastAsia="Times New Roman" w:hAnsi="Times New Roman" w:cs="Times New Roman"/>
          <w:color w:val="0000FF"/>
          <w:sz w:val="24"/>
          <w:szCs w:val="24"/>
          <w:u w:val="single"/>
          <w:lang w:eastAsia="fr-BE"/>
        </w:rPr>
        <w:t>sélectionner les favoris à y intégrer</w:t>
      </w:r>
      <w:r w:rsidRPr="00295D44">
        <w:rPr>
          <w:rFonts w:ascii="Times New Roman" w:eastAsia="Times New Roman" w:hAnsi="Times New Roman" w:cs="Times New Roman"/>
          <w:sz w:val="24"/>
          <w:szCs w:val="24"/>
          <w:u w:val="single"/>
          <w:lang w:eastAsia="fr-BE"/>
        </w:rPr>
        <w:t xml:space="preserve"> le plus facile est sous KACE.</w:t>
      </w:r>
    </w:p>
    <w:p w:rsidR="00295D44" w:rsidRPr="00295D44" w:rsidRDefault="00295D44" w:rsidP="00C33A4E">
      <w:pPr>
        <w:numPr>
          <w:ilvl w:val="0"/>
          <w:numId w:val="4"/>
        </w:numPr>
        <w:tabs>
          <w:tab w:val="clear" w:pos="928"/>
          <w:tab w:val="num" w:pos="-851"/>
        </w:tabs>
        <w:spacing w:after="0" w:line="240" w:lineRule="auto"/>
        <w:ind w:left="0" w:firstLine="0"/>
        <w:rPr>
          <w:rFonts w:ascii="Times New Roman" w:eastAsia="Times New Roman" w:hAnsi="Times New Roman" w:cs="Times New Roman"/>
          <w:sz w:val="24"/>
          <w:szCs w:val="24"/>
          <w:lang w:eastAsia="fr-BE"/>
        </w:rPr>
      </w:pPr>
      <w:r w:rsidRPr="00295D44">
        <w:rPr>
          <w:rFonts w:ascii="Times New Roman" w:eastAsia="Times New Roman" w:hAnsi="Times New Roman" w:cs="Times New Roman"/>
          <w:sz w:val="24"/>
          <w:szCs w:val="24"/>
          <w:lang w:eastAsia="fr-BE"/>
        </w:rPr>
        <w:t>Reste aussi la</w:t>
      </w:r>
      <w:r w:rsidRPr="00295D44">
        <w:rPr>
          <w:rFonts w:ascii="Times New Roman" w:eastAsia="Times New Roman" w:hAnsi="Times New Roman" w:cs="Times New Roman"/>
          <w:b/>
          <w:bCs/>
          <w:color w:val="0000FF"/>
          <w:sz w:val="24"/>
          <w:szCs w:val="24"/>
          <w:lang w:eastAsia="fr-BE"/>
        </w:rPr>
        <w:t xml:space="preserve"> config SAT à modifier</w:t>
      </w:r>
      <w:r w:rsidRPr="00295D44">
        <w:rPr>
          <w:rFonts w:ascii="Times New Roman" w:eastAsia="Times New Roman" w:hAnsi="Times New Roman" w:cs="Times New Roman"/>
          <w:sz w:val="24"/>
          <w:szCs w:val="24"/>
          <w:lang w:eastAsia="fr-BE"/>
        </w:rPr>
        <w:t xml:space="preserve"> </w:t>
      </w:r>
      <w:r w:rsidRPr="00295D44">
        <w:rPr>
          <w:rFonts w:ascii="Times New Roman" w:eastAsia="Times New Roman" w:hAnsi="Times New Roman" w:cs="Times New Roman"/>
          <w:sz w:val="24"/>
          <w:szCs w:val="24"/>
          <w:u w:val="single"/>
          <w:lang w:eastAsia="fr-BE"/>
        </w:rPr>
        <w:t xml:space="preserve">suivant votre installation! </w:t>
      </w:r>
      <w:r w:rsidRPr="00295D44">
        <w:rPr>
          <w:rFonts w:ascii="Times New Roman" w:eastAsia="Times New Roman" w:hAnsi="Times New Roman" w:cs="Times New Roman"/>
          <w:sz w:val="24"/>
          <w:szCs w:val="24"/>
          <w:lang w:eastAsia="fr-BE"/>
        </w:rPr>
        <w:t>(Souvent Hotbird est remplacé par NileSAT).</w:t>
      </w:r>
    </w:p>
    <w:p w:rsidR="00295D44" w:rsidRPr="00295D44" w:rsidRDefault="00295D44" w:rsidP="00C33A4E">
      <w:pPr>
        <w:numPr>
          <w:ilvl w:val="0"/>
          <w:numId w:val="4"/>
        </w:numPr>
        <w:tabs>
          <w:tab w:val="clear" w:pos="928"/>
          <w:tab w:val="num" w:pos="-851"/>
        </w:tabs>
        <w:spacing w:after="0" w:line="240" w:lineRule="auto"/>
        <w:ind w:left="0" w:firstLine="0"/>
        <w:rPr>
          <w:rFonts w:ascii="Times New Roman" w:eastAsia="Times New Roman" w:hAnsi="Times New Roman" w:cs="Times New Roman"/>
          <w:sz w:val="24"/>
          <w:szCs w:val="24"/>
          <w:lang w:eastAsia="fr-BE"/>
        </w:rPr>
      </w:pPr>
      <w:r w:rsidRPr="00295D44">
        <w:rPr>
          <w:rFonts w:ascii="Times New Roman" w:eastAsia="Times New Roman" w:hAnsi="Times New Roman" w:cs="Times New Roman"/>
          <w:sz w:val="24"/>
          <w:szCs w:val="24"/>
          <w:lang w:eastAsia="fr-BE"/>
        </w:rPr>
        <w:t>Finalement faire le</w:t>
      </w:r>
      <w:r w:rsidRPr="00295D44">
        <w:rPr>
          <w:rFonts w:ascii="Times New Roman" w:eastAsia="Times New Roman" w:hAnsi="Times New Roman" w:cs="Times New Roman"/>
          <w:b/>
          <w:bCs/>
          <w:sz w:val="24"/>
          <w:szCs w:val="24"/>
          <w:lang w:eastAsia="fr-BE"/>
        </w:rPr>
        <w:t xml:space="preserve"> </w:t>
      </w:r>
      <w:r w:rsidRPr="00295D44">
        <w:rPr>
          <w:rFonts w:ascii="Times New Roman" w:eastAsia="Times New Roman" w:hAnsi="Times New Roman" w:cs="Times New Roman"/>
          <w:b/>
          <w:bCs/>
          <w:color w:val="0000FF"/>
          <w:sz w:val="24"/>
          <w:szCs w:val="24"/>
          <w:lang w:eastAsia="fr-BE"/>
        </w:rPr>
        <w:t>SAVE de votre configuration propre</w:t>
      </w:r>
      <w:r w:rsidRPr="00295D44">
        <w:rPr>
          <w:rFonts w:ascii="Times New Roman" w:eastAsia="Times New Roman" w:hAnsi="Times New Roman" w:cs="Times New Roman"/>
          <w:sz w:val="24"/>
          <w:szCs w:val="24"/>
          <w:lang w:eastAsia="fr-BE"/>
        </w:rPr>
        <w:t xml:space="preserve"> ==&gt; fichier KCF destiné à votre démo.</w:t>
      </w:r>
      <w:r w:rsidRPr="00295D44">
        <w:rPr>
          <w:rFonts w:ascii="Times New Roman" w:eastAsia="Times New Roman" w:hAnsi="Times New Roman" w:cs="Times New Roman"/>
          <w:sz w:val="24"/>
          <w:szCs w:val="24"/>
          <w:lang w:eastAsia="fr-BE"/>
        </w:rPr>
        <w:br/>
      </w:r>
      <w:r w:rsidRPr="00295D44">
        <w:rPr>
          <w:rFonts w:ascii="Times New Roman" w:eastAsia="Times New Roman" w:hAnsi="Times New Roman" w:cs="Times New Roman"/>
          <w:sz w:val="24"/>
          <w:szCs w:val="24"/>
          <w:lang w:eastAsia="fr-BE"/>
        </w:rPr>
        <w:br/>
      </w:r>
      <w:r w:rsidRPr="00295D44">
        <w:rPr>
          <w:rFonts w:ascii="Times New Roman" w:eastAsia="Times New Roman" w:hAnsi="Times New Roman" w:cs="Times New Roman"/>
          <w:color w:val="FF0000"/>
          <w:sz w:val="24"/>
          <w:szCs w:val="24"/>
          <w:lang w:eastAsia="fr-BE"/>
        </w:rPr>
        <w:t xml:space="preserve">Note: lors </w:t>
      </w:r>
      <w:r w:rsidRPr="00295D44">
        <w:rPr>
          <w:rFonts w:ascii="Times New Roman" w:eastAsia="Times New Roman" w:hAnsi="Times New Roman" w:cs="Times New Roman"/>
          <w:color w:val="FF0000"/>
          <w:sz w:val="24"/>
          <w:szCs w:val="24"/>
          <w:u w:val="single"/>
          <w:lang w:eastAsia="fr-BE"/>
        </w:rPr>
        <w:t>d'importations</w:t>
      </w:r>
      <w:r w:rsidRPr="00295D44">
        <w:rPr>
          <w:rFonts w:ascii="Times New Roman" w:eastAsia="Times New Roman" w:hAnsi="Times New Roman" w:cs="Times New Roman"/>
          <w:color w:val="FF0000"/>
          <w:sz w:val="24"/>
          <w:szCs w:val="24"/>
          <w:lang w:eastAsia="fr-BE"/>
        </w:rPr>
        <w:t xml:space="preserve"> </w:t>
      </w:r>
      <w:r w:rsidRPr="005338E6">
        <w:rPr>
          <w:rFonts w:ascii="Times New Roman" w:eastAsia="Times New Roman" w:hAnsi="Times New Roman" w:cs="Times New Roman"/>
          <w:color w:val="FF0000"/>
          <w:lang w:eastAsia="fr-BE"/>
        </w:rPr>
        <w:t>MULTIPLES</w:t>
      </w:r>
      <w:r w:rsidRPr="00295D44">
        <w:rPr>
          <w:rFonts w:ascii="Times New Roman" w:eastAsia="Times New Roman" w:hAnsi="Times New Roman" w:cs="Times New Roman"/>
          <w:color w:val="FF0000"/>
          <w:sz w:val="24"/>
          <w:szCs w:val="24"/>
          <w:lang w:eastAsia="fr-BE"/>
        </w:rPr>
        <w:t xml:space="preserve"> il faut faire attention de ne pas obtenir au final des </w:t>
      </w:r>
      <w:r w:rsidRPr="00295D44">
        <w:rPr>
          <w:rFonts w:ascii="Times New Roman" w:eastAsia="Times New Roman" w:hAnsi="Times New Roman" w:cs="Times New Roman"/>
          <w:color w:val="FF0000"/>
          <w:sz w:val="24"/>
          <w:szCs w:val="24"/>
          <w:u w:val="single"/>
          <w:lang w:eastAsia="fr-BE"/>
        </w:rPr>
        <w:t>transpondeurs en double</w:t>
      </w:r>
      <w:r w:rsidRPr="00295D44">
        <w:rPr>
          <w:rFonts w:ascii="Times New Roman" w:eastAsia="Times New Roman" w:hAnsi="Times New Roman" w:cs="Times New Roman"/>
          <w:color w:val="FF0000"/>
          <w:sz w:val="24"/>
          <w:szCs w:val="24"/>
          <w:lang w:eastAsia="fr-BE"/>
        </w:rPr>
        <w:t>.</w:t>
      </w:r>
      <w:r w:rsidRPr="00295D44">
        <w:rPr>
          <w:rFonts w:ascii="Times New Roman" w:eastAsia="Times New Roman" w:hAnsi="Times New Roman" w:cs="Times New Roman"/>
          <w:color w:val="FF0000"/>
          <w:sz w:val="24"/>
          <w:szCs w:val="24"/>
          <w:lang w:eastAsia="fr-BE"/>
        </w:rPr>
        <w:br/>
        <w:t xml:space="preserve">Ceci est à vérifier </w:t>
      </w:r>
      <w:r w:rsidRPr="00295D44">
        <w:rPr>
          <w:rFonts w:ascii="Times New Roman" w:eastAsia="Times New Roman" w:hAnsi="Times New Roman" w:cs="Times New Roman"/>
          <w:color w:val="FF0000"/>
          <w:sz w:val="24"/>
          <w:szCs w:val="24"/>
          <w:u w:val="single"/>
          <w:lang w:eastAsia="fr-BE"/>
        </w:rPr>
        <w:t>les TP doubles diffèrent de 2-3 MHz</w:t>
      </w:r>
      <w:r w:rsidRPr="00295D44">
        <w:rPr>
          <w:rFonts w:ascii="Times New Roman" w:eastAsia="Times New Roman" w:hAnsi="Times New Roman" w:cs="Times New Roman"/>
          <w:color w:val="FF0000"/>
          <w:sz w:val="24"/>
          <w:szCs w:val="24"/>
          <w:lang w:eastAsia="fr-BE"/>
        </w:rPr>
        <w:t xml:space="preserve">. Ou </w:t>
      </w:r>
      <w:r w:rsidRPr="00295D44">
        <w:rPr>
          <w:rFonts w:ascii="Times New Roman" w:eastAsia="Times New Roman" w:hAnsi="Times New Roman" w:cs="Times New Roman"/>
          <w:color w:val="FF0000"/>
          <w:sz w:val="24"/>
          <w:szCs w:val="24"/>
          <w:u w:val="single"/>
          <w:lang w:eastAsia="fr-BE"/>
        </w:rPr>
        <w:t xml:space="preserve">2 </w:t>
      </w:r>
      <w:r w:rsidRPr="00295D44">
        <w:rPr>
          <w:rFonts w:ascii="Times New Roman" w:eastAsia="Times New Roman" w:hAnsi="Times New Roman" w:cs="Times New Roman"/>
          <w:b/>
          <w:bCs/>
          <w:color w:val="FF0000"/>
          <w:sz w:val="24"/>
          <w:szCs w:val="24"/>
          <w:u w:val="single"/>
          <w:lang w:eastAsia="fr-BE"/>
        </w:rPr>
        <w:t>S</w:t>
      </w:r>
      <w:r w:rsidRPr="00295D44">
        <w:rPr>
          <w:rFonts w:ascii="Times New Roman" w:eastAsia="Times New Roman" w:hAnsi="Times New Roman" w:cs="Times New Roman"/>
          <w:color w:val="FF0000"/>
          <w:sz w:val="24"/>
          <w:szCs w:val="24"/>
          <w:u w:val="single"/>
          <w:lang w:eastAsia="fr-BE"/>
        </w:rPr>
        <w:t>ymbol</w:t>
      </w:r>
      <w:r w:rsidRPr="00295D44">
        <w:rPr>
          <w:rFonts w:ascii="Times New Roman" w:eastAsia="Times New Roman" w:hAnsi="Times New Roman" w:cs="Times New Roman"/>
          <w:b/>
          <w:bCs/>
          <w:color w:val="FF0000"/>
          <w:sz w:val="24"/>
          <w:szCs w:val="24"/>
          <w:u w:val="single"/>
          <w:lang w:eastAsia="fr-BE"/>
        </w:rPr>
        <w:t>R</w:t>
      </w:r>
      <w:r w:rsidRPr="00295D44">
        <w:rPr>
          <w:rFonts w:ascii="Times New Roman" w:eastAsia="Times New Roman" w:hAnsi="Times New Roman" w:cs="Times New Roman"/>
          <w:color w:val="FF0000"/>
          <w:sz w:val="24"/>
          <w:szCs w:val="24"/>
          <w:u w:val="single"/>
          <w:lang w:eastAsia="fr-BE"/>
        </w:rPr>
        <w:t>ate</w:t>
      </w:r>
      <w:r w:rsidRPr="00295D44">
        <w:rPr>
          <w:rFonts w:ascii="Times New Roman" w:eastAsia="Times New Roman" w:hAnsi="Times New Roman" w:cs="Times New Roman"/>
          <w:color w:val="FF0000"/>
          <w:sz w:val="24"/>
          <w:szCs w:val="24"/>
          <w:lang w:eastAsia="fr-BE"/>
        </w:rPr>
        <w:t xml:space="preserve"> </w:t>
      </w:r>
      <w:r w:rsidRPr="00295D44">
        <w:rPr>
          <w:rFonts w:ascii="Times New Roman" w:eastAsia="Times New Roman" w:hAnsi="Times New Roman" w:cs="Times New Roman"/>
          <w:color w:val="FF0000"/>
          <w:sz w:val="24"/>
          <w:szCs w:val="24"/>
          <w:u w:val="single"/>
          <w:lang w:eastAsia="fr-BE"/>
        </w:rPr>
        <w:t>qui diffèrent</w:t>
      </w:r>
      <w:r w:rsidRPr="00295D44">
        <w:rPr>
          <w:rFonts w:ascii="Times New Roman" w:eastAsia="Times New Roman" w:hAnsi="Times New Roman" w:cs="Times New Roman"/>
          <w:color w:val="FF0000"/>
          <w:sz w:val="24"/>
          <w:szCs w:val="24"/>
          <w:lang w:eastAsia="fr-BE"/>
        </w:rPr>
        <w:t xml:space="preserve"> l'</w:t>
      </w:r>
      <w:r w:rsidRPr="00295D44">
        <w:rPr>
          <w:rFonts w:ascii="Times New Roman" w:eastAsia="Times New Roman" w:hAnsi="Times New Roman" w:cs="Times New Roman"/>
          <w:color w:val="FF0000"/>
          <w:sz w:val="24"/>
          <w:szCs w:val="24"/>
          <w:u w:val="single"/>
          <w:lang w:eastAsia="fr-BE"/>
        </w:rPr>
        <w:t>ancien toujours présent!</w:t>
      </w:r>
      <w:r w:rsidRPr="00295D44">
        <w:rPr>
          <w:rFonts w:ascii="Times New Roman" w:eastAsia="Times New Roman" w:hAnsi="Times New Roman" w:cs="Times New Roman"/>
          <w:sz w:val="24"/>
          <w:szCs w:val="24"/>
          <w:lang w:eastAsia="fr-BE"/>
        </w:rPr>
        <w:br/>
        <w:t xml:space="preserve">Attention aussi a </w:t>
      </w:r>
      <w:r w:rsidRPr="00295D44">
        <w:rPr>
          <w:rFonts w:ascii="Times New Roman" w:eastAsia="Times New Roman" w:hAnsi="Times New Roman" w:cs="Times New Roman"/>
          <w:b/>
          <w:bCs/>
          <w:sz w:val="24"/>
          <w:szCs w:val="24"/>
          <w:lang w:eastAsia="fr-BE"/>
        </w:rPr>
        <w:t>KACE</w:t>
      </w:r>
      <w:r w:rsidRPr="00295D44">
        <w:rPr>
          <w:rFonts w:ascii="Times New Roman" w:eastAsia="Times New Roman" w:hAnsi="Times New Roman" w:cs="Times New Roman"/>
          <w:sz w:val="24"/>
          <w:szCs w:val="24"/>
          <w:lang w:eastAsia="fr-BE"/>
        </w:rPr>
        <w:t xml:space="preserve"> qui </w:t>
      </w:r>
      <w:r w:rsidRPr="00295D44">
        <w:rPr>
          <w:rFonts w:ascii="Times New Roman" w:eastAsia="Times New Roman" w:hAnsi="Times New Roman" w:cs="Times New Roman"/>
          <w:b/>
          <w:bCs/>
          <w:sz w:val="24"/>
          <w:szCs w:val="24"/>
          <w:lang w:eastAsia="fr-BE"/>
        </w:rPr>
        <w:t>ne montre pas les TP qui sont vides !!!</w:t>
      </w:r>
      <w:r w:rsidRPr="00295D44">
        <w:rPr>
          <w:rFonts w:ascii="Times New Roman" w:eastAsia="Times New Roman" w:hAnsi="Times New Roman" w:cs="Times New Roman"/>
          <w:sz w:val="24"/>
          <w:szCs w:val="24"/>
          <w:lang w:eastAsia="fr-BE"/>
        </w:rPr>
        <w:t xml:space="preserve"> </w:t>
      </w:r>
    </w:p>
    <w:p w:rsidR="000F15EF" w:rsidRDefault="00295D44" w:rsidP="00C33A4E">
      <w:pPr>
        <w:spacing w:after="0"/>
        <w:rPr>
          <w:color w:val="000000" w:themeColor="text1"/>
          <w:sz w:val="18"/>
          <w:szCs w:val="18"/>
        </w:rPr>
      </w:pPr>
      <w:r w:rsidRPr="00295D44">
        <w:rPr>
          <w:rFonts w:ascii="Times New Roman" w:eastAsia="Times New Roman" w:hAnsi="Times New Roman" w:cs="Times New Roman"/>
          <w:sz w:val="24"/>
          <w:szCs w:val="24"/>
          <w:lang w:eastAsia="fr-BE"/>
        </w:rPr>
        <w:br/>
        <w:t xml:space="preserve">NB: Une importation </w:t>
      </w:r>
      <w:r w:rsidRPr="00295D44">
        <w:rPr>
          <w:rFonts w:ascii="Times New Roman" w:eastAsia="Times New Roman" w:hAnsi="Times New Roman" w:cs="Times New Roman"/>
          <w:color w:val="FF0000"/>
          <w:sz w:val="24"/>
          <w:szCs w:val="24"/>
          <w:u w:val="single"/>
          <w:lang w:eastAsia="fr-BE"/>
        </w:rPr>
        <w:t xml:space="preserve">simultanée liste générale+favoris </w:t>
      </w:r>
      <w:r w:rsidRPr="00295D44">
        <w:rPr>
          <w:rFonts w:ascii="Times New Roman" w:eastAsia="Times New Roman" w:hAnsi="Times New Roman" w:cs="Times New Roman"/>
          <w:sz w:val="24"/>
          <w:szCs w:val="24"/>
          <w:u w:val="single"/>
          <w:lang w:eastAsia="fr-BE"/>
        </w:rPr>
        <w:t>sous KACE fonctionnera mal</w:t>
      </w:r>
      <w:r w:rsidRPr="00295D44">
        <w:rPr>
          <w:rFonts w:ascii="Times New Roman" w:eastAsia="Times New Roman" w:hAnsi="Times New Roman" w:cs="Times New Roman"/>
          <w:sz w:val="24"/>
          <w:szCs w:val="24"/>
          <w:lang w:eastAsia="fr-BE"/>
        </w:rPr>
        <w:t>: il vaut mieux refaire cette liste de favoris!</w:t>
      </w:r>
      <w:r w:rsidR="000F15EF">
        <w:rPr>
          <w:color w:val="000000" w:themeColor="text1"/>
          <w:sz w:val="18"/>
          <w:szCs w:val="18"/>
        </w:rPr>
        <w:br/>
        <w:t>--------------------------------------------------------------------------------------------------------------------------------------------------------------------------------------------------------</w:t>
      </w:r>
    </w:p>
    <w:p w:rsidR="000F15EF" w:rsidRDefault="000F15EF" w:rsidP="00C33A4E">
      <w:pPr>
        <w:spacing w:after="0"/>
      </w:pPr>
      <w:r w:rsidRPr="00D85B63">
        <w:rPr>
          <w:b/>
          <w:color w:val="FF0000"/>
        </w:rPr>
        <w:t>Partager l’EMU</w:t>
      </w:r>
      <w:r w:rsidRPr="00D85B63">
        <w:rPr>
          <w:color w:val="FF0000"/>
        </w:rPr>
        <w:t xml:space="preserve"> </w:t>
      </w:r>
      <w:hyperlink r:id="rId29" w:anchor="post1432658" w:history="1">
        <w:r w:rsidRPr="00811CB8">
          <w:rPr>
            <w:rStyle w:val="Lienhypertexte"/>
          </w:rPr>
          <w:t>http://www.dzsat.org/forum/f433/peut-on-partager-l-emu-tnt-suisse-et-orf-396179.html#post1432658</w:t>
        </w:r>
      </w:hyperlink>
    </w:p>
    <w:p w:rsidR="000F15EF" w:rsidRDefault="00060363" w:rsidP="00C33A4E">
      <w:pPr>
        <w:pBdr>
          <w:top w:val="single" w:sz="6" w:space="1" w:color="auto"/>
          <w:bottom w:val="single" w:sz="6" w:space="1" w:color="auto"/>
        </w:pBdr>
        <w:spacing w:after="0"/>
        <w:rPr>
          <w:b/>
          <w:color w:val="FF0000"/>
          <w:sz w:val="24"/>
          <w:szCs w:val="24"/>
        </w:rPr>
      </w:pPr>
      <w:r w:rsidRPr="00060363">
        <w:rPr>
          <w:b/>
          <w:color w:val="FF0000"/>
          <w:sz w:val="24"/>
          <w:szCs w:val="24"/>
        </w:rPr>
        <w:t>Problèmes potentiels lors d’un scan</w:t>
      </w:r>
      <w:r>
        <w:rPr>
          <w:b/>
          <w:color w:val="FF0000"/>
          <w:sz w:val="24"/>
          <w:szCs w:val="24"/>
        </w:rPr>
        <w:t xml:space="preserve">  </w:t>
      </w:r>
      <w:hyperlink r:id="rId30" w:history="1">
        <w:r w:rsidR="00696ED8" w:rsidRPr="00696ED8">
          <w:rPr>
            <w:rStyle w:val="Lienhypertexte"/>
          </w:rPr>
          <w:t>http://www.dzsat.org/forum/f422/scan-problemes-potentiels-396410.html</w:t>
        </w:r>
      </w:hyperlink>
    </w:p>
    <w:p w:rsidR="00D85AF1" w:rsidRPr="00D85AF1" w:rsidRDefault="00CA77CC" w:rsidP="00C33A4E">
      <w:pPr>
        <w:pBdr>
          <w:bottom w:val="single" w:sz="6" w:space="1" w:color="auto"/>
          <w:between w:val="single" w:sz="6" w:space="1" w:color="auto"/>
        </w:pBdr>
        <w:spacing w:after="0"/>
        <w:rPr>
          <w:rFonts w:ascii="Arial Narrow" w:hAnsi="Arial Narrow"/>
          <w:color w:val="000000" w:themeColor="text1"/>
          <w:sz w:val="24"/>
          <w:szCs w:val="24"/>
        </w:rPr>
      </w:pPr>
      <w:r w:rsidRPr="00CA77CC">
        <w:rPr>
          <w:b/>
          <w:color w:val="FF0000"/>
          <w:sz w:val="24"/>
          <w:szCs w:val="24"/>
        </w:rPr>
        <w:t>EMU chaînes</w:t>
      </w:r>
      <w:r w:rsidRPr="00CA77CC">
        <w:rPr>
          <w:color w:val="FF0000"/>
          <w:sz w:val="24"/>
          <w:szCs w:val="24"/>
        </w:rPr>
        <w:t> </w:t>
      </w:r>
      <w:r>
        <w:rPr>
          <w:color w:val="000000" w:themeColor="text1"/>
          <w:sz w:val="24"/>
          <w:szCs w:val="24"/>
        </w:rPr>
        <w:t xml:space="preserve">: </w:t>
      </w:r>
      <w:hyperlink r:id="rId31" w:anchor="post1436776&#10;" w:history="1">
        <w:r w:rsidR="00D85AF1" w:rsidRPr="00D85AF1">
          <w:rPr>
            <w:rStyle w:val="Lienhypertexte"/>
          </w:rPr>
          <w:t>http://www.dzsat.org/forum/f433/tnt-out-396614-2.html - post1436776</w:t>
        </w:r>
        <w:r w:rsidR="00D85AF1" w:rsidRPr="00D85AF1">
          <w:rPr>
            <w:rStyle w:val="Lienhypertexte"/>
          </w:rPr>
          <w:cr/>
        </w:r>
      </w:hyperlink>
      <w:r w:rsidR="00D85AF1" w:rsidRPr="00D85AF1">
        <w:rPr>
          <w:rFonts w:ascii="Arial Narrow" w:hAnsi="Arial Narrow"/>
        </w:rPr>
        <w:t xml:space="preserve"> Menu &gt; Contrôle d'accès &gt; Éditeur de clés &gt; Choisir </w:t>
      </w:r>
      <w:r w:rsidR="00D85AF1" w:rsidRPr="00D85AF1">
        <w:rPr>
          <w:rFonts w:ascii="Arial Narrow" w:hAnsi="Arial Narrow"/>
          <w:b/>
          <w:bCs/>
        </w:rPr>
        <w:t>Viaccess</w:t>
      </w:r>
      <w:r w:rsidR="00D85AF1" w:rsidRPr="00D85AF1">
        <w:rPr>
          <w:rFonts w:ascii="Arial Narrow" w:hAnsi="Arial Narrow"/>
        </w:rPr>
        <w:t xml:space="preserve"> sur "Emu system", et </w:t>
      </w:r>
      <w:r w:rsidR="00D85AF1" w:rsidRPr="00D85AF1">
        <w:rPr>
          <w:rFonts w:ascii="Arial Narrow" w:hAnsi="Arial Narrow"/>
          <w:b/>
          <w:bCs/>
        </w:rPr>
        <w:t xml:space="preserve">TNTSAT </w:t>
      </w:r>
      <w:r w:rsidR="00D85AF1" w:rsidRPr="00D85AF1">
        <w:rPr>
          <w:rFonts w:ascii="Arial Narrow" w:hAnsi="Arial Narrow"/>
        </w:rPr>
        <w:t>sur "</w:t>
      </w:r>
      <w:r w:rsidR="00D85AF1" w:rsidRPr="00D85AF1">
        <w:rPr>
          <w:rFonts w:ascii="Arial Narrow" w:hAnsi="Arial Narrow"/>
          <w:u w:val="single"/>
        </w:rPr>
        <w:t>Provider</w:t>
      </w:r>
      <w:r w:rsidR="00D85AF1" w:rsidRPr="00D85AF1">
        <w:rPr>
          <w:rFonts w:ascii="Arial Narrow" w:hAnsi="Arial Narrow"/>
        </w:rPr>
        <w:t>" et voir sur "</w:t>
      </w:r>
      <w:r w:rsidR="00D85AF1" w:rsidRPr="00D85AF1">
        <w:rPr>
          <w:rFonts w:ascii="Arial Narrow" w:hAnsi="Arial Narrow"/>
          <w:u w:val="single"/>
        </w:rPr>
        <w:t>Activity</w:t>
      </w:r>
      <w:r w:rsidR="00D85AF1" w:rsidRPr="00D85AF1">
        <w:rPr>
          <w:rFonts w:ascii="Arial Narrow" w:hAnsi="Arial Narrow"/>
        </w:rPr>
        <w:t>"</w:t>
      </w:r>
    </w:p>
    <w:p w:rsidR="00E04A96" w:rsidRDefault="00E04A96" w:rsidP="00C33A4E">
      <w:pPr>
        <w:spacing w:after="0"/>
      </w:pPr>
      <w:r w:rsidRPr="00E04A96">
        <w:rPr>
          <w:b/>
          <w:color w:val="FF0000"/>
          <w:sz w:val="24"/>
          <w:szCs w:val="24"/>
        </w:rPr>
        <w:t xml:space="preserve">Config SAT typique en cas </w:t>
      </w:r>
      <w:r w:rsidR="005E5049">
        <w:rPr>
          <w:b/>
          <w:color w:val="FF0000"/>
          <w:sz w:val="24"/>
          <w:szCs w:val="24"/>
        </w:rPr>
        <w:t>d’</w:t>
      </w:r>
      <w:r w:rsidRPr="00E04A96">
        <w:rPr>
          <w:b/>
          <w:color w:val="FF0000"/>
          <w:sz w:val="24"/>
          <w:szCs w:val="24"/>
        </w:rPr>
        <w:t>antenne collective :</w:t>
      </w:r>
      <w:r w:rsidR="00133013">
        <w:rPr>
          <w:b/>
          <w:color w:val="FF0000"/>
          <w:sz w:val="24"/>
          <w:szCs w:val="24"/>
        </w:rPr>
        <w:t xml:space="preserve"> </w:t>
      </w:r>
      <w:hyperlink r:id="rId32" w:anchor="post1449887&#10;" w:history="1">
        <w:r w:rsidR="00F474F9" w:rsidRPr="00F474F9">
          <w:rPr>
            <w:rStyle w:val="Lienhypertexte"/>
          </w:rPr>
          <w:t>http://www.dzsat.org/forum/f433/reglage-atlas-200-hd-et-parametrage-sur-antenne-collectif-precabler-numericable-397521-3.html - post1449887</w:t>
        </w:r>
        <w:r w:rsidR="00F474F9" w:rsidRPr="00F474F9">
          <w:rPr>
            <w:rStyle w:val="Lienhypertexte"/>
          </w:rPr>
          <w:cr/>
        </w:r>
      </w:hyperlink>
      <w:r>
        <w:t xml:space="preserve">SAT1 </w:t>
      </w:r>
      <w:r w:rsidRPr="00E04A96">
        <w:rPr>
          <w:b/>
          <w:color w:val="0033CC"/>
        </w:rPr>
        <w:t>astra normal</w:t>
      </w:r>
      <w:r>
        <w:t xml:space="preserve"> </w:t>
      </w:r>
    </w:p>
    <w:p w:rsidR="00E04A96" w:rsidRDefault="00E04A96" w:rsidP="00C33A4E">
      <w:pPr>
        <w:spacing w:after="0"/>
      </w:pPr>
      <w:r>
        <w:t>9750 / 10600</w:t>
      </w:r>
      <w:r>
        <w:br/>
        <w:t xml:space="preserve">SAT2 </w:t>
      </w:r>
      <w:r w:rsidRPr="00E04A96">
        <w:rPr>
          <w:b/>
          <w:color w:val="0033CC"/>
        </w:rPr>
        <w:t>astra2</w:t>
      </w:r>
      <w:r>
        <w:t xml:space="preserve"> </w:t>
      </w:r>
      <w:r>
        <w:br/>
        <w:t>10600 / 11000</w:t>
      </w:r>
    </w:p>
    <w:p w:rsidR="0059562E" w:rsidRDefault="0059562E" w:rsidP="00C33A4E">
      <w:pPr>
        <w:spacing w:after="0"/>
        <w:rPr>
          <w:rStyle w:val="lev"/>
        </w:rPr>
      </w:pPr>
      <w:r>
        <w:rPr>
          <w:rStyle w:val="lev"/>
        </w:rPr>
        <w:t>F-basse / f-haute</w:t>
      </w:r>
    </w:p>
    <w:p w:rsidR="0058316B" w:rsidRDefault="0058316B" w:rsidP="00C33A4E">
      <w:pPr>
        <w:pBdr>
          <w:bottom w:val="single" w:sz="6" w:space="1" w:color="auto"/>
        </w:pBdr>
        <w:spacing w:after="0"/>
      </w:pPr>
      <w:r w:rsidRPr="0058316B">
        <w:rPr>
          <w:b/>
          <w:color w:val="0033CC"/>
        </w:rPr>
        <w:t>Xuo14</w:t>
      </w:r>
      <w:r>
        <w:rPr>
          <w:b/>
          <w:color w:val="0033CC"/>
        </w:rPr>
        <w:t> :</w:t>
      </w:r>
      <w:r w:rsidRPr="0058316B">
        <w:rPr>
          <w:b/>
        </w:rPr>
        <w:t xml:space="preserve"> </w:t>
      </w:r>
      <w:r>
        <w:t xml:space="preserve">Les config sats en collectif sont différentes en fonction du câblage. </w:t>
      </w:r>
      <w:r>
        <w:br/>
        <w:t xml:space="preserve">En premier j'essayerais </w:t>
      </w:r>
      <w:proofErr w:type="gramStart"/>
      <w:r>
        <w:t>:</w:t>
      </w:r>
      <w:proofErr w:type="gramEnd"/>
      <w:r>
        <w:br/>
      </w:r>
      <w:r>
        <w:lastRenderedPageBreak/>
        <w:t>Astra : tone burst port À astra car si notre ami perd sa config au bout d'une semaine c'est que son câblage a du mal à reconnaître le diseqc !</w:t>
      </w:r>
      <w:r>
        <w:br/>
        <w:t xml:space="preserve">Si cela ne fonctionne pas mettre en diseqc 1.1 dth pour les mêmes raisons. </w:t>
      </w:r>
      <w:r>
        <w:br/>
        <w:t>En effet soit le diseqc</w:t>
      </w:r>
      <w:r w:rsidR="000F538D">
        <w:t xml:space="preserve"> cable est trop performant et là</w:t>
      </w:r>
      <w:r>
        <w:t xml:space="preserve"> il faut du dth soit il est trop vieux et il faut du tone burst. </w:t>
      </w:r>
      <w:r>
        <w:br/>
        <w:t xml:space="preserve">Mais dans les 2 cas du diseqc 1.0 a l'air de perdre la boule au bout d'un moment. </w:t>
      </w:r>
      <w:r>
        <w:br/>
        <w:t>Mai</w:t>
      </w:r>
      <w:r w:rsidR="00862BC5">
        <w:t>ntenant si sur le réseau il n'y a qu'A</w:t>
      </w:r>
      <w:r>
        <w:t xml:space="preserve">stra alors si il ne mets aucun il est par défaut sur le port 1 ou A. Donc si cela a fonctionné cela devrait </w:t>
      </w:r>
      <w:r w:rsidR="000F538D">
        <w:t xml:space="preserve">à nouveau </w:t>
      </w:r>
      <w:r>
        <w:t xml:space="preserve">fonctionner ! </w:t>
      </w:r>
      <w:r>
        <w:br/>
        <w:t xml:space="preserve">Si c'est du numéricable de 0 à 850 </w:t>
      </w:r>
      <w:r w:rsidR="00862BC5">
        <w:t>MHz</w:t>
      </w:r>
      <w:r>
        <w:t xml:space="preserve"> il a normalement les chaînes tnt plus les chaînes locales ou frontalières.</w:t>
      </w:r>
    </w:p>
    <w:p w:rsidR="00521C19" w:rsidRDefault="00BA1C08" w:rsidP="00C33A4E">
      <w:pPr>
        <w:pStyle w:val="Titre2"/>
        <w:spacing w:before="0" w:beforeAutospacing="0" w:after="0" w:afterAutospacing="0"/>
        <w:rPr>
          <w:rFonts w:asciiTheme="minorHAnsi" w:hAnsiTheme="minorHAnsi"/>
          <w:b w:val="0"/>
          <w:color w:val="FF0000"/>
          <w:sz w:val="24"/>
          <w:szCs w:val="24"/>
        </w:rPr>
      </w:pPr>
      <w:r w:rsidRPr="005C12DA">
        <w:rPr>
          <w:rFonts w:asciiTheme="minorHAnsi" w:hAnsiTheme="minorHAnsi"/>
          <w:color w:val="FF0000"/>
          <w:sz w:val="24"/>
          <w:szCs w:val="24"/>
        </w:rPr>
        <w:t>Installation collective avec 2 SAT Astra configuré qui se complètent en fréquences</w:t>
      </w:r>
      <w:r w:rsidR="005C12DA">
        <w:rPr>
          <w:rFonts w:asciiTheme="minorHAnsi" w:hAnsiTheme="minorHAnsi"/>
          <w:color w:val="FF0000"/>
          <w:sz w:val="24"/>
          <w:szCs w:val="24"/>
        </w:rPr>
        <w:t>. /</w:t>
      </w:r>
      <w:r w:rsidR="005C12DA">
        <w:rPr>
          <w:rFonts w:asciiTheme="minorHAnsi" w:hAnsiTheme="minorHAnsi"/>
          <w:b w:val="0"/>
          <w:color w:val="FF0000"/>
          <w:sz w:val="24"/>
          <w:szCs w:val="24"/>
        </w:rPr>
        <w:t xml:space="preserve"> </w:t>
      </w:r>
      <w:r w:rsidR="00ED7A30">
        <w:rPr>
          <w:rFonts w:asciiTheme="minorHAnsi" w:hAnsiTheme="minorHAnsi"/>
          <w:b w:val="0"/>
          <w:color w:val="FF0000"/>
          <w:sz w:val="24"/>
          <w:szCs w:val="24"/>
        </w:rPr>
        <w:t>Idem si</w:t>
      </w:r>
      <w:r w:rsidR="00521C19" w:rsidRPr="00BF1A59">
        <w:rPr>
          <w:rFonts w:asciiTheme="minorHAnsi" w:hAnsiTheme="minorHAnsi"/>
          <w:b w:val="0"/>
          <w:color w:val="FF0000"/>
          <w:sz w:val="24"/>
          <w:szCs w:val="24"/>
          <w:u w:val="single"/>
        </w:rPr>
        <w:t xml:space="preserve"> H</w:t>
      </w:r>
      <w:r w:rsidR="005C12DA" w:rsidRPr="00BF1A59">
        <w:rPr>
          <w:rFonts w:asciiTheme="minorHAnsi" w:hAnsiTheme="minorHAnsi"/>
          <w:b w:val="0"/>
          <w:color w:val="FF0000"/>
          <w:sz w:val="24"/>
          <w:szCs w:val="24"/>
          <w:u w:val="single"/>
        </w:rPr>
        <w:t>otbird</w:t>
      </w:r>
      <w:r w:rsidR="00521C19" w:rsidRPr="00BF1A59">
        <w:rPr>
          <w:rFonts w:asciiTheme="minorHAnsi" w:hAnsiTheme="minorHAnsi"/>
          <w:b w:val="0"/>
          <w:color w:val="FF0000"/>
          <w:sz w:val="24"/>
          <w:szCs w:val="24"/>
          <w:u w:val="single"/>
        </w:rPr>
        <w:t xml:space="preserve"> présent.</w:t>
      </w:r>
    </w:p>
    <w:p w:rsidR="00BF1A59" w:rsidRPr="00ED7A30" w:rsidRDefault="006E7277" w:rsidP="00C33A4E">
      <w:pPr>
        <w:pStyle w:val="Titre2"/>
        <w:spacing w:before="0" w:beforeAutospacing="0" w:after="0" w:afterAutospacing="0"/>
        <w:rPr>
          <w:rFonts w:asciiTheme="minorHAnsi" w:hAnsiTheme="minorHAnsi"/>
          <w:b w:val="0"/>
          <w:color w:val="000000" w:themeColor="text1"/>
          <w:sz w:val="22"/>
          <w:szCs w:val="22"/>
        </w:rPr>
      </w:pPr>
      <w:hyperlink r:id="rId33" w:anchor="post1457235" w:history="1">
        <w:r w:rsidR="00BF1A59" w:rsidRPr="00ED7A30">
          <w:rPr>
            <w:rStyle w:val="Lienhypertexte"/>
            <w:rFonts w:asciiTheme="minorHAnsi" w:hAnsiTheme="minorHAnsi"/>
            <w:b w:val="0"/>
            <w:sz w:val="22"/>
            <w:szCs w:val="22"/>
          </w:rPr>
          <w:t>http://www.dzsat.org/forum/f433/ca-fonctionne-mais-que-sur-les-chaines-espagnoles-398833.html#post1457235</w:t>
        </w:r>
      </w:hyperlink>
    </w:p>
    <w:p w:rsidR="005F0E99" w:rsidRDefault="00521C19" w:rsidP="00C33A4E">
      <w:pPr>
        <w:spacing w:after="0"/>
      </w:pPr>
      <w:r>
        <w:t xml:space="preserve">C'est bien sur un système collectif </w:t>
      </w:r>
      <w:r>
        <w:rPr>
          <w:color w:val="0000FF"/>
        </w:rPr>
        <w:t>ne reçoit que 131 canaux déclarés CSAT sur 274</w:t>
      </w:r>
      <w:r>
        <w:t xml:space="preserve"> </w:t>
      </w:r>
      <w:r>
        <w:rPr>
          <w:u w:val="single"/>
        </w:rPr>
        <w:t>pas toujours sur la fréquence normale</w:t>
      </w:r>
      <w:r>
        <w:t>.</w:t>
      </w:r>
      <w:r>
        <w:br/>
        <w:t>Le mode DiSEqC 1.0 ou</w:t>
      </w:r>
      <w:r>
        <w:rPr>
          <w:color w:val="0000FF"/>
        </w:rPr>
        <w:t xml:space="preserve"> DiSEqC 1.1 DTH préférable</w:t>
      </w:r>
      <w:r>
        <w:t xml:space="preserve"> </w:t>
      </w:r>
      <w:r>
        <w:rPr>
          <w:u w:val="single"/>
        </w:rPr>
        <w:t>n'y change rien</w:t>
      </w:r>
      <w:r>
        <w:t>.</w:t>
      </w:r>
      <w:r>
        <w:br/>
      </w:r>
      <w:r>
        <w:rPr>
          <w:u w:val="single"/>
        </w:rPr>
        <w:t>Tout est normal jusqu'au TP 11685.</w:t>
      </w:r>
      <w:r>
        <w:br/>
        <w:t>Juste après cela c'est comme si on avait ajouté</w:t>
      </w:r>
      <w:r>
        <w:rPr>
          <w:color w:val="FF0000"/>
        </w:rPr>
        <w:t xml:space="preserve"> 'intercalé'</w:t>
      </w:r>
      <w:r>
        <w:t xml:space="preserve"> des TP non standard Astra.</w:t>
      </w:r>
      <w:r>
        <w:br/>
        <w:t>Quoiqu'il en soit en fin de bande il y a un décalage qui devient classique de 850MHz.</w:t>
      </w:r>
      <w:r>
        <w:br/>
      </w:r>
      <w:r>
        <w:br/>
        <w:t xml:space="preserve">D'où une solution déjà préconisée: </w:t>
      </w:r>
      <w:r>
        <w:br/>
        <w:t>Faire deux SAT</w:t>
      </w:r>
      <w:r>
        <w:rPr>
          <w:b/>
          <w:bCs/>
        </w:rPr>
        <w:t xml:space="preserve"> </w:t>
      </w:r>
      <w:r>
        <w:rPr>
          <w:b/>
          <w:bCs/>
          <w:color w:val="FF0000"/>
        </w:rPr>
        <w:t>Astra</w:t>
      </w:r>
      <w:r>
        <w:t xml:space="preserve"> + </w:t>
      </w:r>
      <w:r>
        <w:rPr>
          <w:b/>
          <w:bCs/>
          <w:color w:val="FF0000"/>
        </w:rPr>
        <w:t>Astra2</w:t>
      </w:r>
      <w:r>
        <w:br/>
      </w:r>
      <w:r>
        <w:br/>
      </w:r>
      <w:r>
        <w:rPr>
          <w:b/>
          <w:bCs/>
          <w:color w:val="FF0000"/>
        </w:rPr>
        <w:t>Astra</w:t>
      </w:r>
      <w:r>
        <w:t xml:space="preserve"> (config sat normale): </w:t>
      </w:r>
      <w:r>
        <w:rPr>
          <w:b/>
          <w:bCs/>
          <w:color w:val="0000FF"/>
        </w:rPr>
        <w:t>Scanner en DiSEqC 1.1 DTH</w:t>
      </w:r>
      <w:r>
        <w:t xml:space="preserve"> </w:t>
      </w:r>
      <w:r>
        <w:rPr>
          <w:color w:val="FF0000"/>
        </w:rPr>
        <w:t>Nouveau Scan /Aveugle</w:t>
      </w:r>
      <w:r>
        <w:br/>
      </w:r>
      <w:r>
        <w:rPr>
          <w:b/>
          <w:bCs/>
        </w:rPr>
        <w:t>FH 10600</w:t>
      </w:r>
      <w:r>
        <w:rPr>
          <w:b/>
          <w:bCs/>
        </w:rPr>
        <w:br/>
        <w:t>FB 9750</w:t>
      </w:r>
      <w:r>
        <w:br/>
        <w:t xml:space="preserve">Puis </w:t>
      </w:r>
      <w:r>
        <w:rPr>
          <w:u w:val="single"/>
        </w:rPr>
        <w:t>supprimer tous les canaux</w:t>
      </w:r>
      <w:r>
        <w:t xml:space="preserve"> </w:t>
      </w:r>
      <w:r>
        <w:rPr>
          <w:b/>
          <w:bCs/>
          <w:color w:val="0000FF"/>
          <w:u w:val="single"/>
        </w:rPr>
        <w:t>au dessus de 11685</w:t>
      </w:r>
      <w:r>
        <w:t xml:space="preserve"> (qui est le dernier OK</w:t>
      </w:r>
      <w:proofErr w:type="gramStart"/>
      <w:r>
        <w:t>)</w:t>
      </w:r>
      <w:proofErr w:type="gramEnd"/>
      <w:r>
        <w:br/>
        <w:t xml:space="preserve">(Ton scan présenté en DiSEqC 1.1 DHT est déjà tout prêt pour ça!) </w:t>
      </w:r>
      <w:r>
        <w:br/>
      </w:r>
    </w:p>
    <w:p w:rsidR="005F0E99" w:rsidRDefault="005F0E99" w:rsidP="00C33A4E">
      <w:pPr>
        <w:spacing w:after="0"/>
        <w:rPr>
          <w:b/>
          <w:bCs/>
        </w:rPr>
      </w:pPr>
      <w:r>
        <w:rPr>
          <w:b/>
          <w:bCs/>
          <w:color w:val="FF0000"/>
        </w:rPr>
        <w:t>Astra2</w:t>
      </w:r>
      <w:r>
        <w:t xml:space="preserve"> est bel et bien </w:t>
      </w:r>
      <w:r>
        <w:rPr>
          <w:color w:val="0000FF"/>
        </w:rPr>
        <w:t>un nouveau SAT crée de toute pièce</w:t>
      </w:r>
      <w:r>
        <w:t>.</w:t>
      </w:r>
      <w:r>
        <w:br/>
      </w:r>
      <w:r>
        <w:rPr>
          <w:color w:val="0000FF"/>
        </w:rPr>
        <w:t xml:space="preserve">Menu principal / recherche de chaînes / Edition des satellites / </w:t>
      </w:r>
      <w:r>
        <w:rPr>
          <w:b/>
          <w:bCs/>
          <w:color w:val="00CC00"/>
        </w:rPr>
        <w:t>Ajouter un nouveau sa</w:t>
      </w:r>
      <w:r>
        <w:rPr>
          <w:color w:val="00CC00"/>
        </w:rPr>
        <w:t>t</w:t>
      </w:r>
      <w:r>
        <w:br/>
      </w:r>
      <w:r>
        <w:rPr>
          <w:b/>
          <w:bCs/>
        </w:rPr>
        <w:t>Sélection du satellite: Astra [19.2 E</w:t>
      </w:r>
      <w:proofErr w:type="gramStart"/>
      <w:r>
        <w:t>]</w:t>
      </w:r>
      <w:proofErr w:type="gramEnd"/>
      <w:r>
        <w:br/>
      </w:r>
      <w:r>
        <w:rPr>
          <w:b/>
          <w:bCs/>
        </w:rPr>
        <w:t>Nom du satellite:</w:t>
      </w:r>
      <w:r>
        <w:t xml:space="preserve"> </w:t>
      </w:r>
      <w:r>
        <w:rPr>
          <w:b/>
          <w:bCs/>
          <w:color w:val="FF0000"/>
        </w:rPr>
        <w:t>Astra2</w:t>
      </w:r>
      <w:r>
        <w:br/>
        <w:t>Voulez-vous sauvegarder:</w:t>
      </w:r>
      <w:r>
        <w:rPr>
          <w:b/>
          <w:bCs/>
        </w:rPr>
        <w:t xml:space="preserve"> OUI</w:t>
      </w:r>
    </w:p>
    <w:p w:rsidR="00521C19" w:rsidRDefault="005F0E99" w:rsidP="00C33A4E">
      <w:pPr>
        <w:spacing w:after="0"/>
      </w:pPr>
      <w:r>
        <w:rPr>
          <w:u w:val="single"/>
        </w:rPr>
        <w:t>T</w:t>
      </w:r>
      <w:r w:rsidR="00521C19">
        <w:rPr>
          <w:u w:val="single"/>
        </w:rPr>
        <w:t>out nouveau</w:t>
      </w:r>
      <w:r w:rsidR="00521C19">
        <w:t xml:space="preserve"> </w:t>
      </w:r>
      <w:r w:rsidR="00521C19">
        <w:rPr>
          <w:b/>
          <w:bCs/>
        </w:rPr>
        <w:t xml:space="preserve">SAT </w:t>
      </w:r>
      <w:r w:rsidR="00521C19">
        <w:rPr>
          <w:b/>
          <w:bCs/>
          <w:color w:val="FF0000"/>
        </w:rPr>
        <w:t>Astra2</w:t>
      </w:r>
      <w:r w:rsidR="00521C19">
        <w:rPr>
          <w:b/>
          <w:bCs/>
        </w:rPr>
        <w:t xml:space="preserve">: </w:t>
      </w:r>
      <w:r w:rsidR="00521C19">
        <w:rPr>
          <w:b/>
          <w:bCs/>
          <w:color w:val="0000FF"/>
        </w:rPr>
        <w:t>Scanner en DiSEqC 1.1 DTH</w:t>
      </w:r>
      <w:r w:rsidR="00521C19">
        <w:t xml:space="preserve"> </w:t>
      </w:r>
      <w:r w:rsidR="00521C19">
        <w:rPr>
          <w:color w:val="FF0000"/>
        </w:rPr>
        <w:t>Nouveau Scan /Aveugle</w:t>
      </w:r>
      <w:r w:rsidR="00521C19">
        <w:br/>
      </w:r>
      <w:r w:rsidR="00521C19">
        <w:rPr>
          <w:b/>
          <w:bCs/>
        </w:rPr>
        <w:t xml:space="preserve">FH 11000 </w:t>
      </w:r>
      <w:r w:rsidR="00521C19">
        <w:rPr>
          <w:b/>
          <w:bCs/>
        </w:rPr>
        <w:br/>
        <w:t>FB 10600</w:t>
      </w:r>
      <w:r w:rsidR="00521C19">
        <w:t xml:space="preserve"> </w:t>
      </w:r>
      <w:r w:rsidR="00521C19">
        <w:br/>
      </w:r>
      <w:r w:rsidR="00284D3E">
        <w:t xml:space="preserve">Vérifier d'abord que les </w:t>
      </w:r>
      <w:r w:rsidR="00284D3E" w:rsidRPr="00284D3E">
        <w:rPr>
          <w:rStyle w:val="lev"/>
          <w:b w:val="0"/>
          <w:color w:val="0000FF"/>
          <w:u w:val="single"/>
        </w:rPr>
        <w:t>derniers canaux CSAT</w:t>
      </w:r>
      <w:r w:rsidR="00284D3E" w:rsidRPr="00284D3E">
        <w:rPr>
          <w:rStyle w:val="lev"/>
          <w:b w:val="0"/>
          <w:color w:val="0000FF"/>
        </w:rPr>
        <w:t xml:space="preserve"> F=12640</w:t>
      </w:r>
      <w:r w:rsidR="00284D3E" w:rsidRPr="00284D3E">
        <w:rPr>
          <w:rStyle w:val="lev"/>
          <w:color w:val="0000FF"/>
        </w:rPr>
        <w:t xml:space="preserve"> </w:t>
      </w:r>
      <w:r w:rsidR="00284D3E">
        <w:t xml:space="preserve">(au-delà moins sur) = </w:t>
      </w:r>
      <w:r w:rsidR="00284D3E" w:rsidRPr="00284D3E">
        <w:rPr>
          <w:rStyle w:val="lev"/>
          <w:b w:val="0"/>
          <w:color w:val="0000FF"/>
        </w:rPr>
        <w:t>fréquence officielle</w:t>
      </w:r>
      <w:r w:rsidR="00284D3E">
        <w:t xml:space="preserve"> (à 1-3 MHz près!</w:t>
      </w:r>
      <w:r w:rsidR="00284D3E">
        <w:rPr>
          <w:u w:val="single"/>
        </w:rPr>
        <w:t>)</w:t>
      </w:r>
      <w:r w:rsidR="00284D3E">
        <w:rPr>
          <w:u w:val="single"/>
        </w:rPr>
        <w:br/>
        <w:t>Supprimer tous les canaux</w:t>
      </w:r>
      <w:r w:rsidR="00284D3E">
        <w:t xml:space="preserve"> </w:t>
      </w:r>
      <w:r w:rsidR="00284D3E" w:rsidRPr="00284D3E">
        <w:rPr>
          <w:rStyle w:val="lev"/>
          <w:color w:val="0000FF"/>
        </w:rPr>
        <w:t>en dessous de 11685</w:t>
      </w:r>
      <w:r w:rsidR="00284D3E" w:rsidRPr="007640C9">
        <w:rPr>
          <w:color w:val="0000FF"/>
        </w:rPr>
        <w:t xml:space="preserve"> </w:t>
      </w:r>
      <w:r w:rsidR="00284D3E">
        <w:rPr>
          <w:u w:val="single"/>
        </w:rPr>
        <w:t>si c'est OK</w:t>
      </w:r>
      <w:r w:rsidR="00284D3E">
        <w:t>. Sinon poster le résultat.</w:t>
      </w:r>
      <w:r w:rsidR="00521C19">
        <w:br/>
      </w:r>
      <w:r w:rsidR="00521C19">
        <w:rPr>
          <w:color w:val="0000FF"/>
        </w:rPr>
        <w:t xml:space="preserve">On devrait obtenir </w:t>
      </w:r>
      <w:r w:rsidR="00521C19" w:rsidRPr="00600BF9">
        <w:rPr>
          <w:b/>
          <w:color w:val="0000FF"/>
        </w:rPr>
        <w:t xml:space="preserve">2 listes générales </w:t>
      </w:r>
      <w:r w:rsidR="00600BF9" w:rsidRPr="00600BF9">
        <w:rPr>
          <w:b/>
          <w:color w:val="0000FF"/>
          <w:sz w:val="28"/>
          <w:szCs w:val="28"/>
        </w:rPr>
        <w:t>séparée</w:t>
      </w:r>
      <w:r w:rsidR="00600BF9">
        <w:rPr>
          <w:color w:val="0000FF"/>
        </w:rPr>
        <w:t xml:space="preserve"> </w:t>
      </w:r>
      <w:r w:rsidR="00521C19">
        <w:rPr>
          <w:color w:val="0000FF"/>
          <w:u w:val="single"/>
        </w:rPr>
        <w:t>qui arrivent à se compléter l'un l'autre</w:t>
      </w:r>
      <w:r w:rsidR="00521C19">
        <w:rPr>
          <w:color w:val="0000FF"/>
        </w:rPr>
        <w:t>.</w:t>
      </w:r>
      <w:r w:rsidR="00521C19">
        <w:br/>
        <w:t>A partir de là</w:t>
      </w:r>
      <w:r w:rsidR="00521C19">
        <w:rPr>
          <w:color w:val="0000FF"/>
        </w:rPr>
        <w:t xml:space="preserve"> on peut créer ses listes de favoris</w:t>
      </w:r>
      <w:r w:rsidR="00521C19">
        <w:t>. A</w:t>
      </w:r>
      <w:r w:rsidR="00521C19">
        <w:rPr>
          <w:color w:val="0000FF"/>
        </w:rPr>
        <w:t xml:space="preserve">vec KACE ou </w:t>
      </w:r>
      <w:proofErr w:type="gramStart"/>
      <w:r w:rsidR="00521C19">
        <w:rPr>
          <w:color w:val="0000FF"/>
        </w:rPr>
        <w:t>manuellement</w:t>
      </w:r>
      <w:r w:rsidR="00521C19">
        <w:br/>
        <w:t xml:space="preserve">Pas </w:t>
      </w:r>
      <w:r w:rsidR="00600BF9">
        <w:t>possible</w:t>
      </w:r>
      <w:r w:rsidR="00521C19">
        <w:t xml:space="preserve"> d'utiliser mes favoris </w:t>
      </w:r>
      <w:r w:rsidR="00600BF9">
        <w:t>tel</w:t>
      </w:r>
      <w:proofErr w:type="gramEnd"/>
      <w:r w:rsidR="00600BF9">
        <w:t xml:space="preserve"> quel </w:t>
      </w:r>
      <w:r w:rsidR="00521C19">
        <w:t>on peut s'en inspirer.</w:t>
      </w:r>
      <w:r w:rsidR="00600BF9">
        <w:t xml:space="preserve"> L’importation de favoris = problèmes</w:t>
      </w:r>
      <w:r w:rsidR="00521C19">
        <w:br/>
        <w:t xml:space="preserve">Par la suite faire des </w:t>
      </w:r>
      <w:r w:rsidR="00521C19">
        <w:rPr>
          <w:color w:val="FF0000"/>
        </w:rPr>
        <w:t xml:space="preserve">Auto Update scan (Mise à jour) </w:t>
      </w:r>
      <w:r w:rsidR="00521C19">
        <w:rPr>
          <w:u w:val="single"/>
        </w:rPr>
        <w:t>pour ne pas recréer ce que l'on a éliminé</w:t>
      </w:r>
      <w:r w:rsidR="00521C19">
        <w:t>!</w:t>
      </w:r>
      <w:r w:rsidR="00521C19">
        <w:br/>
        <w:t xml:space="preserve">On fera aussi </w:t>
      </w:r>
      <w:proofErr w:type="gramStart"/>
      <w:r w:rsidR="00521C19">
        <w:t>les mise</w:t>
      </w:r>
      <w:proofErr w:type="gramEnd"/>
      <w:r w:rsidR="00521C19">
        <w:t xml:space="preserve"> à jour de TP si nécessaire (comme lors d'un passage à la HD d'un TP)</w:t>
      </w:r>
    </w:p>
    <w:p w:rsidR="00ED7A30" w:rsidRPr="003270C0" w:rsidRDefault="00BF1A59" w:rsidP="00C33A4E">
      <w:pPr>
        <w:spacing w:after="0"/>
        <w:rPr>
          <w:color w:val="0033CC"/>
          <w:sz w:val="24"/>
          <w:szCs w:val="24"/>
        </w:rPr>
      </w:pPr>
      <w:r w:rsidRPr="003270C0">
        <w:rPr>
          <w:color w:val="0033CC"/>
          <w:sz w:val="24"/>
          <w:szCs w:val="24"/>
        </w:rPr>
        <w:t>Même principe si Hotbird est présent.</w:t>
      </w:r>
    </w:p>
    <w:p w:rsidR="002132C7" w:rsidRDefault="003270C0" w:rsidP="00C33A4E">
      <w:pPr>
        <w:spacing w:after="0"/>
        <w:rPr>
          <w:b/>
          <w:color w:val="FF0000"/>
        </w:rPr>
      </w:pPr>
      <w:r w:rsidRPr="003270C0">
        <w:rPr>
          <w:b/>
          <w:color w:val="FF0000"/>
        </w:rPr>
        <w:t xml:space="preserve">Il ne faut pas confondre switch (commutateur), multi switch (multi commutateur) et </w:t>
      </w:r>
      <w:r w:rsidRPr="003270C0">
        <w:rPr>
          <w:rFonts w:ascii="Calibri" w:hAnsi="Calibri"/>
          <w:b/>
          <w:color w:val="FF0000"/>
        </w:rPr>
        <w:t>splitter</w:t>
      </w:r>
      <w:r w:rsidRPr="003270C0">
        <w:rPr>
          <w:b/>
          <w:color w:val="FF0000"/>
        </w:rPr>
        <w:t xml:space="preserve"> (répartiteur)</w:t>
      </w:r>
    </w:p>
    <w:p w:rsidR="00F87125" w:rsidRDefault="006E7277" w:rsidP="00C33A4E">
      <w:pPr>
        <w:spacing w:after="0"/>
      </w:pPr>
      <w:hyperlink r:id="rId34" w:anchor="post1376780" w:history="1">
        <w:r w:rsidR="00F87125" w:rsidRPr="006A57E5">
          <w:rPr>
            <w:rStyle w:val="Lienhypertexte"/>
          </w:rPr>
          <w:t>http://www.dzsat.org/forum/f331/4-paraboles-en-collectives-389055-4.html#post1376780</w:t>
        </w:r>
      </w:hyperlink>
    </w:p>
    <w:p w:rsidR="00814BCF" w:rsidRDefault="00814BCF" w:rsidP="00C33A4E">
      <w:pPr>
        <w:spacing w:after="0"/>
      </w:pPr>
      <w:r>
        <w:t>Un commutateur sert à</w:t>
      </w:r>
      <w:r w:rsidR="003270C0">
        <w:t xml:space="preserve"> commuter entre plusieurs satellites, on parle habituellement de commutateur DISEqC</w:t>
      </w:r>
      <w:r w:rsidR="003270C0">
        <w:br/>
        <w:t>Un multi commutateur sert à commuter entre les 4 bandes de fréquences dans le cadre d’une installation collective.</w:t>
      </w:r>
      <w:r w:rsidR="003270C0">
        <w:br/>
        <w:t>Un répartiteur sert simplement à repartir le signal.</w:t>
      </w:r>
      <w:r w:rsidR="003270C0">
        <w:br/>
      </w:r>
      <w:r w:rsidR="009F33EE">
        <w:t>Normalement on a des contraintes de polarisation et TP</w:t>
      </w:r>
      <w:r w:rsidR="003270C0">
        <w:br/>
        <w:t xml:space="preserve">Un commutateur DISEqC peut être cascadable, c’est à dire que l’on peut installer derrière celui-ci un autre commutateur, </w:t>
      </w:r>
      <w:r w:rsidR="003270C0">
        <w:br/>
        <w:t>dans ce cas on utilisera un commutateur dit « option »</w:t>
      </w:r>
      <w:r w:rsidR="003270C0">
        <w:br/>
      </w:r>
      <w:r w:rsidR="003270C0">
        <w:lastRenderedPageBreak/>
        <w:br/>
        <w:t xml:space="preserve">Quand on dit qu’un multi commutateur est cascadable, c’est à dire que celui comporte les 4 entrées relatives aux 4 bandes de fréquence, mais également 4 sorties de passage de ces mêmes 4 bandes pour alimenter un autre multi commutateur, cela peut être utile pour augmenter le nombre de sorties finales. </w:t>
      </w:r>
      <w:r w:rsidR="003270C0">
        <w:br/>
      </w:r>
      <w:r w:rsidR="003270C0">
        <w:br/>
        <w:t>Cette sortie finale transporte un signal universel vers la partie privée, jusqu’à la prise murale.</w:t>
      </w:r>
      <w:r w:rsidR="003270C0">
        <w:br/>
      </w:r>
      <w:r w:rsidR="003270C0">
        <w:br/>
        <w:t xml:space="preserve">En sortie de prise murale, on ne peut installer un switch, </w:t>
      </w:r>
      <w:r>
        <w:t>et encore moins un multi switch.</w:t>
      </w:r>
    </w:p>
    <w:p w:rsidR="003270C0" w:rsidRDefault="009F33EE" w:rsidP="00C33A4E">
      <w:pPr>
        <w:spacing w:after="0"/>
        <w:rPr>
          <w:rStyle w:val="Lienhypertexte"/>
        </w:rPr>
      </w:pPr>
      <w:r>
        <w:t>Avec</w:t>
      </w:r>
      <w:r w:rsidR="008B3235">
        <w:t xml:space="preserve"> répartiteur: </w:t>
      </w:r>
      <w:hyperlink r:id="rId35" w:anchor="post1469523" w:history="1">
        <w:r w:rsidR="008B3235" w:rsidRPr="006A57E5">
          <w:rPr>
            <w:rStyle w:val="Lienhypertexte"/>
          </w:rPr>
          <w:t>http://www.dzsat.org/forum/f331/4-paraboles-en-collectives-389055-4.html#post1469523</w:t>
        </w:r>
      </w:hyperlink>
    </w:p>
    <w:p w:rsidR="00C32653" w:rsidRDefault="006E7277" w:rsidP="00C33A4E">
      <w:pPr>
        <w:spacing w:after="0"/>
      </w:pPr>
      <w:hyperlink r:id="rId36" w:anchor="post1497097" w:history="1">
        <w:r w:rsidR="00C32653" w:rsidRPr="001856B9">
          <w:rPr>
            <w:rStyle w:val="Lienhypertexte"/>
          </w:rPr>
          <w:t>http://www.dzsat.org/forum/f422/perte-de-signale-405604.html#post1497097</w:t>
        </w:r>
      </w:hyperlink>
    </w:p>
    <w:p w:rsidR="00C32653" w:rsidRDefault="00C32653" w:rsidP="00C33A4E">
      <w:pPr>
        <w:spacing w:after="0"/>
      </w:pPr>
      <w:r>
        <w:t>Alors avec certaines têtes il faut mettre diseqc 1,1 dth. Pour cela essaye le Port 2 en port 5 ou 6 car je pense que cela vient d'une mauvaise communication entre le 200 et les têtes. Le port 1 lui restant en 1 bien sûr. Les bouchons sur les 2 sorties non utilisées sont important aussi car l'impédance totale n'est pas respectée sur la tête ‘monobloc’</w:t>
      </w:r>
    </w:p>
    <w:p w:rsidR="001B6DFE" w:rsidRDefault="001B6DFE" w:rsidP="00C33A4E">
      <w:pPr>
        <w:pBdr>
          <w:top w:val="single" w:sz="6" w:space="1" w:color="auto"/>
          <w:bottom w:val="single" w:sz="6" w:space="1" w:color="auto"/>
        </w:pBdr>
        <w:spacing w:after="0"/>
        <w:rPr>
          <w:u w:val="single"/>
        </w:rPr>
      </w:pPr>
      <w:r>
        <w:rPr>
          <w:b/>
          <w:bCs/>
          <w:color w:val="FF0000"/>
        </w:rPr>
        <w:t>B</w:t>
      </w:r>
      <w:r w:rsidRPr="001B6DFE">
        <w:rPr>
          <w:b/>
          <w:bCs/>
          <w:color w:val="FF0000"/>
        </w:rPr>
        <w:t>eaucoup de longues coupures. Pourquoi</w:t>
      </w:r>
      <w:r>
        <w:rPr>
          <w:b/>
          <w:bCs/>
          <w:color w:val="FF0000"/>
        </w:rPr>
        <w:t> ?</w:t>
      </w:r>
    </w:p>
    <w:p w:rsidR="00AF2F52" w:rsidRDefault="001B6DFE" w:rsidP="00C33A4E">
      <w:pPr>
        <w:pBdr>
          <w:top w:val="single" w:sz="6" w:space="1" w:color="auto"/>
          <w:bottom w:val="single" w:sz="6" w:space="1" w:color="auto"/>
        </w:pBdr>
        <w:spacing w:after="0"/>
        <w:rPr>
          <w:rStyle w:val="Lienhypertexte"/>
        </w:rPr>
      </w:pPr>
      <w:r>
        <w:rPr>
          <w:u w:val="single"/>
        </w:rPr>
        <w:t>Si on décide d'</w:t>
      </w:r>
      <w:r>
        <w:rPr>
          <w:color w:val="0000FF"/>
          <w:u w:val="single"/>
        </w:rPr>
        <w:t>utiliser les freeserver</w:t>
      </w:r>
      <w:r>
        <w:rPr>
          <w:u w:val="single"/>
        </w:rPr>
        <w:t xml:space="preserve">(s) il faut absolument </w:t>
      </w:r>
      <w:r>
        <w:rPr>
          <w:color w:val="0000FF"/>
          <w:u w:val="single"/>
        </w:rPr>
        <w:t>désactiver les autres C-lines</w:t>
      </w:r>
      <w:r>
        <w:t>.</w:t>
      </w:r>
      <w:r>
        <w:br/>
        <w:t xml:space="preserve">Sinon </w:t>
      </w:r>
      <w:r>
        <w:rPr>
          <w:u w:val="single"/>
        </w:rPr>
        <w:t>en cas de mini-coupure</w:t>
      </w:r>
      <w:r>
        <w:t xml:space="preserve"> (un avion qui passe) le </w:t>
      </w:r>
      <w:r>
        <w:rPr>
          <w:u w:val="single"/>
        </w:rPr>
        <w:t>free server perdra la main</w:t>
      </w:r>
      <w:r>
        <w:t xml:space="preserve"> et </w:t>
      </w:r>
      <w:r>
        <w:rPr>
          <w:u w:val="single"/>
        </w:rPr>
        <w:t>les autres C-lines peuvent prendre le relais</w:t>
      </w:r>
      <w:r>
        <w:t>.</w:t>
      </w:r>
      <w:r>
        <w:br/>
      </w:r>
      <w:r>
        <w:rPr>
          <w:u w:val="single"/>
        </w:rPr>
        <w:t>Cela se fera parfois de cette façon</w:t>
      </w:r>
      <w:r>
        <w:t xml:space="preserve"> sauf que </w:t>
      </w:r>
      <w:r>
        <w:rPr>
          <w:u w:val="single"/>
        </w:rPr>
        <w:t>la perturbation peut durer un certain temps ou se répéter</w:t>
      </w:r>
      <w:r>
        <w:t>.</w:t>
      </w:r>
      <w:r>
        <w:br/>
        <w:t>Il y aura alors plusieurs swiching entre C-lines et free server la balle sera envoyé de tous les côtés disponibles et pas nécessairement avec succès.</w:t>
      </w:r>
      <w:r>
        <w:br/>
        <w:t>Ce qui va augmenter les temps de freezes transformant un mini-freeze en long écran noir. Car le système n'aura pas trouvé de solution.</w:t>
      </w:r>
      <w:r>
        <w:br/>
      </w:r>
      <w:r>
        <w:br/>
        <w:t>A ce stade on est</w:t>
      </w:r>
      <w:r>
        <w:rPr>
          <w:color w:val="FF0000"/>
        </w:rPr>
        <w:t xml:space="preserve"> obligé de changer de chaîne et revenir</w:t>
      </w:r>
      <w:r>
        <w:t xml:space="preserve"> voire d'</w:t>
      </w:r>
      <w:r>
        <w:rPr>
          <w:color w:val="FF0000"/>
        </w:rPr>
        <w:t>utiliser un REBOOT</w:t>
      </w:r>
      <w:r>
        <w:t>.</w:t>
      </w:r>
      <w:r>
        <w:br/>
        <w:t xml:space="preserve">Ceci dit </w:t>
      </w:r>
      <w:r>
        <w:rPr>
          <w:u w:val="single"/>
        </w:rPr>
        <w:t>certaines chaînes (rares) peuvent parfois être instable</w:t>
      </w:r>
      <w:r>
        <w:t xml:space="preserve"> </w:t>
      </w:r>
      <w:r>
        <w:rPr>
          <w:color w:val="0000FF"/>
        </w:rPr>
        <w:t>même si décryptée en free server KYNG</w:t>
      </w:r>
      <w:r>
        <w:t xml:space="preserve"> la règle est de </w:t>
      </w:r>
      <w:r>
        <w:rPr>
          <w:u w:val="single"/>
        </w:rPr>
        <w:t>trouver une C-line qui résout le problème</w:t>
      </w:r>
      <w:r>
        <w:t>.</w:t>
      </w:r>
      <w:r>
        <w:br/>
        <w:t xml:space="preserve">TELE MELODY est une chaîne de ce </w:t>
      </w:r>
      <w:r>
        <w:rPr>
          <w:u w:val="single"/>
        </w:rPr>
        <w:t xml:space="preserve">type bourrée de pixellisations en FREE KYNG malgré un </w:t>
      </w:r>
      <w:r>
        <w:rPr>
          <w:color w:val="0000FF"/>
          <w:u w:val="single"/>
        </w:rPr>
        <w:t>NS=94%</w:t>
      </w:r>
      <w:r>
        <w:rPr>
          <w:u w:val="single"/>
        </w:rPr>
        <w:t xml:space="preserve"> et </w:t>
      </w:r>
      <w:r>
        <w:rPr>
          <w:b/>
          <w:bCs/>
          <w:color w:val="0000FF"/>
          <w:u w:val="single"/>
        </w:rPr>
        <w:t>SQ=78%</w:t>
      </w:r>
      <w:r>
        <w:t>. En applicant la règle</w:t>
      </w:r>
      <w:r>
        <w:rPr>
          <w:color w:val="0000FF"/>
        </w:rPr>
        <w:t xml:space="preserve"> </w:t>
      </w:r>
      <w:r>
        <w:rPr>
          <w:color w:val="0000FF"/>
          <w:u w:val="single"/>
        </w:rPr>
        <w:t>C-lline serveur distant c'est incontestablement meilleur!</w:t>
      </w:r>
      <w:r>
        <w:br/>
      </w:r>
      <w:proofErr w:type="gramStart"/>
      <w:r>
        <w:rPr>
          <w:color w:val="FF0000"/>
        </w:rPr>
        <w:t>FONCTIONNE</w:t>
      </w:r>
      <w:proofErr w:type="gramEnd"/>
      <w:r>
        <w:rPr>
          <w:color w:val="FF0000"/>
        </w:rPr>
        <w:t xml:space="preserve"> TOUJOURS PAS?</w:t>
      </w:r>
      <w:r>
        <w:t xml:space="preserve"> </w:t>
      </w:r>
      <w:r>
        <w:rPr>
          <w:color w:val="FF0000"/>
        </w:rPr>
        <w:t>QUEL EST LE NIVEAU DE SQ?</w:t>
      </w:r>
      <w:r>
        <w:t xml:space="preserve"> </w:t>
      </w:r>
      <w:r>
        <w:rPr>
          <w:u w:val="single"/>
        </w:rPr>
        <w:t>Probablement insuffisant à la limite du décrochage</w:t>
      </w:r>
      <w:r>
        <w:t xml:space="preserve"> </w:t>
      </w:r>
      <w:r>
        <w:rPr>
          <w:color w:val="FF0000"/>
        </w:rPr>
        <w:t xml:space="preserve">LED verte sous </w:t>
      </w:r>
      <w:proofErr w:type="gramStart"/>
      <w:r>
        <w:rPr>
          <w:color w:val="FF0000"/>
        </w:rPr>
        <w:t>la</w:t>
      </w:r>
      <w:proofErr w:type="gramEnd"/>
      <w:r>
        <w:rPr>
          <w:color w:val="FF0000"/>
        </w:rPr>
        <w:t xml:space="preserve"> rouge s'éteint parfois</w:t>
      </w:r>
      <w:r>
        <w:t xml:space="preserve"> (plus de signal lock). </w:t>
      </w:r>
      <w:r>
        <w:br/>
        <w:t xml:space="preserve">Il faut bien sur </w:t>
      </w:r>
      <w:r>
        <w:rPr>
          <w:b/>
          <w:bCs/>
          <w:color w:val="0000FF"/>
        </w:rPr>
        <w:t>améliorer drastiquement le niveau de SQ</w:t>
      </w:r>
      <w:r>
        <w:t xml:space="preserve">. Un de mes posts </w:t>
      </w:r>
      <w:r>
        <w:rPr>
          <w:b/>
          <w:bCs/>
          <w:color w:val="0000FF"/>
        </w:rPr>
        <w:t>comment améliorer de 8% le SQ Astra</w:t>
      </w:r>
      <w:r>
        <w:t xml:space="preserve">: </w:t>
      </w:r>
      <w:hyperlink r:id="rId37" w:anchor="post1461207" w:tgtFrame="_blank" w:history="1">
        <w:r>
          <w:rPr>
            <w:rStyle w:val="Lienhypertexte"/>
          </w:rPr>
          <w:t>http://www.dzsat.org/forum/f433/chai...ml#post1461207</w:t>
        </w:r>
      </w:hyperlink>
    </w:p>
    <w:p w:rsidR="00AF2F52" w:rsidRDefault="00AF2F52" w:rsidP="00C33A4E">
      <w:pPr>
        <w:pBdr>
          <w:top w:val="single" w:sz="6" w:space="1" w:color="auto"/>
          <w:bottom w:val="single" w:sz="6" w:space="1" w:color="auto"/>
        </w:pBdr>
        <w:spacing w:after="0"/>
      </w:pPr>
      <w:r w:rsidRPr="00AF2F52">
        <w:t>------------------------------------------------------------------------------------------------------------------------------------</w:t>
      </w:r>
      <w:r w:rsidR="00360904">
        <w:t>-----------------------</w:t>
      </w:r>
      <w:r w:rsidR="0090540D" w:rsidRPr="00AF2F52">
        <w:rPr>
          <w:rStyle w:val="Lienhypertexte"/>
          <w:u w:val="none"/>
        </w:rPr>
        <w:br/>
      </w:r>
      <w:r w:rsidR="0090540D" w:rsidRPr="0090540D">
        <w:rPr>
          <w:b/>
          <w:color w:val="FF0000"/>
        </w:rPr>
        <w:t>Problème en cas de longue descente d’antenne 50m et plus</w:t>
      </w:r>
      <w:r w:rsidR="0090540D">
        <w:t>.</w:t>
      </w:r>
    </w:p>
    <w:p w:rsidR="00AF2F52" w:rsidRDefault="00AF2F52" w:rsidP="00C33A4E">
      <w:pPr>
        <w:pBdr>
          <w:top w:val="single" w:sz="6" w:space="1" w:color="auto"/>
          <w:bottom w:val="single" w:sz="6" w:space="1" w:color="auto"/>
        </w:pBdr>
        <w:spacing w:after="0"/>
      </w:pPr>
      <w:r>
        <w:t>Ton c</w:t>
      </w:r>
      <w:r w:rsidR="00304D54">
        <w:t>â</w:t>
      </w:r>
      <w:r>
        <w:t xml:space="preserve">ble a certainement souffert car il n'est pas forcément fait pour l'extérieur. </w:t>
      </w:r>
      <w:r>
        <w:br/>
      </w:r>
      <w:r w:rsidR="00304D54">
        <w:t>C</w:t>
      </w:r>
      <w:r>
        <w:t xml:space="preserve">hange le et prends du 17 ou mieux chez 2 galli j'ai acheté du 15 et 11 prtc. </w:t>
      </w:r>
      <w:r w:rsidR="00304D54">
        <w:t>‘</w:t>
      </w:r>
      <w:proofErr w:type="gramStart"/>
      <w:r w:rsidR="00304D54">
        <w:t>prtc</w:t>
      </w:r>
      <w:proofErr w:type="gramEnd"/>
      <w:r w:rsidR="00304D54">
        <w:t>’ c'est le type de gaines qui change!</w:t>
      </w:r>
      <w:r>
        <w:br/>
        <w:t>Soit comme le chiffre l'indique</w:t>
      </w:r>
      <w:r w:rsidR="00304D54">
        <w:t xml:space="preserve"> perte de 15 ou 11 dB aux 100m à</w:t>
      </w:r>
      <w:r>
        <w:t xml:space="preserve"> 800 MHz.</w:t>
      </w:r>
    </w:p>
    <w:p w:rsidR="001B6DFE" w:rsidRDefault="00AF2F52" w:rsidP="00C33A4E">
      <w:pPr>
        <w:pBdr>
          <w:top w:val="single" w:sz="6" w:space="1" w:color="auto"/>
          <w:bottom w:val="single" w:sz="6" w:space="1" w:color="auto"/>
        </w:pBdr>
        <w:spacing w:after="0"/>
      </w:pPr>
      <w:r>
        <w:t>------------------------------------------------------------------------------------------------------------------------------------</w:t>
      </w:r>
      <w:r w:rsidR="00360904">
        <w:t>-----------------------</w:t>
      </w:r>
      <w:r w:rsidR="001B6DFE">
        <w:br/>
      </w:r>
      <w:r w:rsidR="001B6DFE">
        <w:rPr>
          <w:b/>
          <w:bCs/>
          <w:color w:val="0000FF"/>
        </w:rPr>
        <w:t>UTILISER UNE SEULE C-line active</w:t>
      </w:r>
      <w:r w:rsidR="001B6DFE">
        <w:t xml:space="preserve"> ou</w:t>
      </w:r>
      <w:r w:rsidR="001B6DFE">
        <w:rPr>
          <w:color w:val="0000FF"/>
        </w:rPr>
        <w:t xml:space="preserve"> </w:t>
      </w:r>
      <w:r w:rsidR="001B6DFE" w:rsidRPr="008D0BF3">
        <w:rPr>
          <w:b/>
          <w:bCs/>
          <w:color w:val="0066CC"/>
        </w:rPr>
        <w:t>RIEN</w:t>
      </w:r>
      <w:r w:rsidR="001B6DFE">
        <w:rPr>
          <w:b/>
          <w:bCs/>
          <w:color w:val="0000FF"/>
        </w:rPr>
        <w:t xml:space="preserve"> QUE le free server actif</w:t>
      </w:r>
      <w:r w:rsidR="001B6DFE">
        <w:rPr>
          <w:b/>
          <w:bCs/>
        </w:rPr>
        <w:t>.</w:t>
      </w:r>
      <w:r w:rsidR="001B6DFE">
        <w:br/>
        <w:t xml:space="preserve">En appliquant mes recettes je n'ai </w:t>
      </w:r>
      <w:r w:rsidR="001B6DFE">
        <w:rPr>
          <w:u w:val="single"/>
        </w:rPr>
        <w:t>plus que des mini-freezes</w:t>
      </w:r>
      <w:r w:rsidR="001B6DFE">
        <w:t xml:space="preserve"> (beaucoup d'avions qui décollent perturbent ma réception)</w:t>
      </w:r>
    </w:p>
    <w:p w:rsidR="001B6DFE" w:rsidRDefault="006E7277" w:rsidP="00C33A4E">
      <w:pPr>
        <w:pBdr>
          <w:top w:val="single" w:sz="6" w:space="1" w:color="auto"/>
          <w:bottom w:val="single" w:sz="6" w:space="1" w:color="auto"/>
        </w:pBdr>
        <w:spacing w:after="0"/>
      </w:pPr>
      <w:hyperlink r:id="rId38" w:anchor="post1462967" w:history="1">
        <w:r w:rsidR="001B6DFE" w:rsidRPr="000E7AE4">
          <w:rPr>
            <w:rStyle w:val="Lienhypertexte"/>
          </w:rPr>
          <w:t>http://www.dzsat.org/forum/f422/d-ou-vient-mon-probleme-la-connexion-internet-est-ok-mais-le-server-ne-decrypte-pas-358879.html#post1462967</w:t>
        </w:r>
      </w:hyperlink>
    </w:p>
    <w:p w:rsidR="001B6DFE" w:rsidRDefault="001B6DFE" w:rsidP="00C33A4E">
      <w:pPr>
        <w:pBdr>
          <w:top w:val="single" w:sz="6" w:space="1" w:color="auto"/>
          <w:bottom w:val="single" w:sz="6" w:space="1" w:color="auto"/>
        </w:pBdr>
        <w:spacing w:after="0"/>
      </w:pPr>
      <w:r>
        <w:t>--------------------------------------------------------------------------------------------------------------------------------------------------------</w:t>
      </w:r>
      <w:r w:rsidR="00360904">
        <w:t>---</w:t>
      </w:r>
    </w:p>
    <w:p w:rsidR="00CD2B1C" w:rsidRDefault="001A0B14" w:rsidP="00C33A4E">
      <w:pPr>
        <w:pBdr>
          <w:top w:val="single" w:sz="6" w:space="1" w:color="auto"/>
          <w:bottom w:val="single" w:sz="6" w:space="1" w:color="auto"/>
        </w:pBdr>
        <w:spacing w:after="0"/>
        <w:rPr>
          <w:rStyle w:val="Lienhypertexte"/>
        </w:rPr>
      </w:pPr>
      <w:r w:rsidRPr="001A0B14">
        <w:rPr>
          <w:b/>
          <w:color w:val="FF0000"/>
        </w:rPr>
        <w:t>Alimentation HD100/HD200 Schéma</w:t>
      </w:r>
      <w:r w:rsidRPr="001A0B14">
        <w:rPr>
          <w:color w:val="FF0000"/>
        </w:rPr>
        <w:t> </w:t>
      </w:r>
      <w:r>
        <w:t xml:space="preserve">: </w:t>
      </w:r>
      <w:hyperlink r:id="rId39" w:history="1">
        <w:r w:rsidR="00221004" w:rsidRPr="004970C8">
          <w:rPr>
            <w:rStyle w:val="Lienhypertexte"/>
          </w:rPr>
          <w:t>https://dl.dropboxusercontent.com/u/59652900/ALIM-HD100.rar</w:t>
        </w:r>
      </w:hyperlink>
    </w:p>
    <w:p w:rsidR="00C13B3A" w:rsidRPr="00C13B3A" w:rsidRDefault="00B6114C" w:rsidP="00953695">
      <w:pPr>
        <w:pBdr>
          <w:bottom w:val="single" w:sz="6" w:space="1" w:color="auto"/>
        </w:pBdr>
        <w:spacing w:after="0"/>
        <w:rPr>
          <w:rStyle w:val="Lienhypertexte"/>
          <w:u w:val="none"/>
        </w:rPr>
      </w:pPr>
      <w:r w:rsidRPr="00B6114C">
        <w:rPr>
          <w:b/>
          <w:color w:val="FF0000"/>
        </w:rPr>
        <w:t>l'atlas n’est que serveur Radegast</w:t>
      </w:r>
      <w:r w:rsidRPr="00B6114C">
        <w:rPr>
          <w:color w:val="FF0000"/>
        </w:rPr>
        <w:t xml:space="preserve"> </w:t>
      </w:r>
      <w:r>
        <w:t>et client CCcam, NewcamD,Radegast.</w:t>
      </w:r>
    </w:p>
    <w:p w:rsidR="008A3209" w:rsidRPr="000F538D" w:rsidRDefault="008A3209" w:rsidP="00C33A4E">
      <w:pPr>
        <w:pBdr>
          <w:bottom w:val="single" w:sz="6" w:space="1" w:color="auto"/>
        </w:pBdr>
        <w:spacing w:after="0"/>
        <w:rPr>
          <w:b/>
          <w:color w:val="FF0000"/>
          <w:sz w:val="24"/>
          <w:szCs w:val="24"/>
        </w:rPr>
      </w:pPr>
      <w:r w:rsidRPr="000F538D">
        <w:rPr>
          <w:b/>
          <w:color w:val="FF0000"/>
          <w:sz w:val="24"/>
          <w:szCs w:val="24"/>
        </w:rPr>
        <w:t>Share en CCcam</w:t>
      </w:r>
      <w:r w:rsidR="0071484B">
        <w:rPr>
          <w:b/>
          <w:color w:val="FF0000"/>
          <w:sz w:val="24"/>
          <w:szCs w:val="24"/>
        </w:rPr>
        <w:t xml:space="preserve"> </w:t>
      </w:r>
      <w:r w:rsidR="0071484B" w:rsidRPr="0071484B">
        <w:rPr>
          <w:color w:val="000000" w:themeColor="text1"/>
          <w:sz w:val="20"/>
          <w:szCs w:val="20"/>
        </w:rPr>
        <w:t>-</w:t>
      </w:r>
      <w:r w:rsidR="0071484B" w:rsidRPr="0071484B">
        <w:rPr>
          <w:color w:val="000000" w:themeColor="text1"/>
          <w:sz w:val="18"/>
          <w:szCs w:val="18"/>
        </w:rPr>
        <w:sym w:font="Wingdings" w:char="F0E0"/>
      </w:r>
      <w:r w:rsidR="0071484B" w:rsidRPr="0071484B">
        <w:rPr>
          <w:color w:val="000000" w:themeColor="text1"/>
          <w:sz w:val="24"/>
          <w:szCs w:val="24"/>
        </w:rPr>
        <w:t>Camgamer</w:t>
      </w:r>
      <w:r w:rsidR="0071484B">
        <w:t xml:space="preserve"> birgit</w:t>
      </w:r>
      <w:proofErr w:type="gramStart"/>
      <w:r w:rsidR="0071484B">
        <w:t>,spidercam,allstars,la3fou,coeurderos,etc</w:t>
      </w:r>
      <w:proofErr w:type="gramEnd"/>
      <w:r w:rsidR="0071484B">
        <w:t xml:space="preserve"> sont du même niveau</w:t>
      </w:r>
    </w:p>
    <w:p w:rsidR="0058316B" w:rsidRDefault="006E7277" w:rsidP="00C33A4E">
      <w:pPr>
        <w:spacing w:after="0"/>
        <w:rPr>
          <w:color w:val="000000" w:themeColor="text1"/>
          <w:sz w:val="24"/>
          <w:szCs w:val="24"/>
        </w:rPr>
      </w:pPr>
      <w:hyperlink r:id="rId40" w:anchor="post1442718" w:history="1">
        <w:r w:rsidR="008A3209" w:rsidRPr="0086202E">
          <w:rPr>
            <w:rStyle w:val="Lienhypertexte"/>
            <w:sz w:val="24"/>
            <w:szCs w:val="24"/>
          </w:rPr>
          <w:t>http://www.dzsat.org/forum/f433/question-ordre-de-controle-sur-hd200s-396510.html#post1442718</w:t>
        </w:r>
      </w:hyperlink>
    </w:p>
    <w:p w:rsidR="007D7C22" w:rsidRDefault="000F538D" w:rsidP="00C33A4E">
      <w:pPr>
        <w:pBdr>
          <w:top w:val="single" w:sz="6" w:space="1" w:color="auto"/>
          <w:bottom w:val="single" w:sz="6" w:space="1" w:color="auto"/>
        </w:pBdr>
        <w:spacing w:after="0"/>
        <w:rPr>
          <w:bCs/>
          <w:color w:val="0000CD"/>
        </w:rPr>
      </w:pPr>
      <w:r w:rsidRPr="000F538D">
        <w:rPr>
          <w:b/>
          <w:color w:val="FF0000"/>
          <w:sz w:val="24"/>
          <w:szCs w:val="24"/>
        </w:rPr>
        <w:t>Reboots intempestifs</w:t>
      </w:r>
      <w:r>
        <w:rPr>
          <w:color w:val="000000" w:themeColor="text1"/>
          <w:sz w:val="24"/>
          <w:szCs w:val="24"/>
        </w:rPr>
        <w:br/>
      </w:r>
      <w:r w:rsidRPr="000F538D">
        <w:rPr>
          <w:bCs/>
          <w:color w:val="0000CD"/>
        </w:rPr>
        <w:t>finalement c’est ça l'introduction de plusieurs CCCam activé a provoqué ce</w:t>
      </w:r>
      <w:r>
        <w:rPr>
          <w:bCs/>
          <w:color w:val="0000CD"/>
        </w:rPr>
        <w:t>s</w:t>
      </w:r>
      <w:r w:rsidRPr="000F538D">
        <w:rPr>
          <w:bCs/>
          <w:color w:val="0000CD"/>
        </w:rPr>
        <w:t xml:space="preserve"> </w:t>
      </w:r>
      <w:r w:rsidRPr="004D622C">
        <w:rPr>
          <w:bCs/>
          <w:color w:val="0033CC"/>
        </w:rPr>
        <w:t>reboot</w:t>
      </w:r>
      <w:r w:rsidR="00B5544A" w:rsidRPr="004D622C">
        <w:rPr>
          <w:bCs/>
          <w:color w:val="0033CC"/>
        </w:rPr>
        <w:t>s</w:t>
      </w:r>
      <w:r w:rsidRPr="000F538D">
        <w:rPr>
          <w:bCs/>
          <w:color w:val="0000CD"/>
        </w:rPr>
        <w:t>.</w:t>
      </w:r>
      <w:r>
        <w:rPr>
          <w:bCs/>
          <w:color w:val="0000CD"/>
        </w:rPr>
        <w:t xml:space="preserve"> J</w:t>
      </w:r>
      <w:r w:rsidRPr="000F538D">
        <w:rPr>
          <w:bCs/>
          <w:color w:val="0000CD"/>
        </w:rPr>
        <w:t>e les ai supprimés tous et ça marche.</w:t>
      </w:r>
    </w:p>
    <w:p w:rsidR="00B55636" w:rsidRDefault="00B55636" w:rsidP="00C33A4E">
      <w:pPr>
        <w:pBdr>
          <w:bottom w:val="single" w:sz="6" w:space="1" w:color="auto"/>
          <w:between w:val="single" w:sz="6" w:space="1" w:color="auto"/>
        </w:pBdr>
        <w:spacing w:after="0"/>
        <w:rPr>
          <w:rStyle w:val="Lienhypertexte"/>
          <w:sz w:val="24"/>
          <w:szCs w:val="24"/>
        </w:rPr>
      </w:pPr>
      <w:r w:rsidRPr="00350FCA">
        <w:rPr>
          <w:b/>
          <w:color w:val="FF0000"/>
          <w:sz w:val="24"/>
          <w:szCs w:val="24"/>
        </w:rPr>
        <w:lastRenderedPageBreak/>
        <w:t>Hotbird+Astra+</w:t>
      </w:r>
      <w:r w:rsidRPr="0031287D">
        <w:rPr>
          <w:b/>
          <w:color w:val="FF0000"/>
          <w:sz w:val="24"/>
          <w:szCs w:val="24"/>
        </w:rPr>
        <w:t>AB3</w:t>
      </w:r>
      <w:r w:rsidR="00F10E41" w:rsidRPr="0031287D">
        <w:rPr>
          <w:b/>
          <w:color w:val="FF0000"/>
          <w:sz w:val="24"/>
          <w:szCs w:val="24"/>
        </w:rPr>
        <w:t xml:space="preserve"> </w:t>
      </w:r>
      <w:r w:rsidR="00F10E41">
        <w:rPr>
          <w:b/>
          <w:color w:val="FF0000"/>
          <w:sz w:val="24"/>
          <w:szCs w:val="24"/>
        </w:rPr>
        <w:t>(dongle)</w:t>
      </w:r>
      <w:r w:rsidRPr="00350FCA">
        <w:rPr>
          <w:b/>
          <w:color w:val="FF0000"/>
          <w:sz w:val="24"/>
          <w:szCs w:val="24"/>
        </w:rPr>
        <w:t xml:space="preserve"> une parabole</w:t>
      </w:r>
      <w:r w:rsidR="00A21941" w:rsidRPr="00A21941">
        <w:rPr>
          <w:color w:val="FF0000"/>
          <w:sz w:val="24"/>
          <w:szCs w:val="24"/>
        </w:rPr>
        <w:t>:</w:t>
      </w:r>
      <w:r w:rsidR="003F357B">
        <w:rPr>
          <w:color w:val="FF0000"/>
          <w:sz w:val="24"/>
          <w:szCs w:val="24"/>
        </w:rPr>
        <w:t xml:space="preserve"> </w:t>
      </w:r>
      <w:r w:rsidR="003F357B" w:rsidRPr="0031287D">
        <w:rPr>
          <w:color w:val="FF0000"/>
          <w:sz w:val="24"/>
          <w:szCs w:val="24"/>
        </w:rPr>
        <w:t xml:space="preserve">(AB3 n’est </w:t>
      </w:r>
      <w:r w:rsidR="0031287D" w:rsidRPr="0031287D">
        <w:rPr>
          <w:color w:val="FF0000"/>
          <w:sz w:val="24"/>
          <w:szCs w:val="24"/>
        </w:rPr>
        <w:t>pas</w:t>
      </w:r>
      <w:r w:rsidR="003F357B" w:rsidRPr="0031287D">
        <w:rPr>
          <w:color w:val="FF0000"/>
          <w:sz w:val="24"/>
          <w:szCs w:val="24"/>
        </w:rPr>
        <w:t xml:space="preserve"> recommandé</w:t>
      </w:r>
      <w:r w:rsidR="0031287D" w:rsidRPr="0031287D">
        <w:rPr>
          <w:color w:val="FF0000"/>
          <w:sz w:val="24"/>
          <w:szCs w:val="24"/>
        </w:rPr>
        <w:t xml:space="preserve"> en France-Europe</w:t>
      </w:r>
      <w:proofErr w:type="gramStart"/>
      <w:r w:rsidR="003F357B" w:rsidRPr="0031287D">
        <w:rPr>
          <w:color w:val="FF0000"/>
          <w:sz w:val="24"/>
          <w:szCs w:val="24"/>
        </w:rPr>
        <w:t>)</w:t>
      </w:r>
      <w:proofErr w:type="gramEnd"/>
      <w:r>
        <w:rPr>
          <w:color w:val="000000" w:themeColor="text1"/>
          <w:sz w:val="24"/>
          <w:szCs w:val="24"/>
        </w:rPr>
        <w:br/>
      </w:r>
      <w:hyperlink r:id="rId41" w:anchor="post1447046" w:history="1">
        <w:r w:rsidRPr="00B15D99">
          <w:rPr>
            <w:rStyle w:val="Lienhypertexte"/>
            <w:sz w:val="24"/>
            <w:szCs w:val="24"/>
          </w:rPr>
          <w:t>http://www.dzsat.org/forum/f422/listes-de-favoris-completes-astra-hotbird-mis-a-jour-par-scan-upd-pid-s-et-pmt-s-384466-23.html#post1447046</w:t>
        </w:r>
      </w:hyperlink>
    </w:p>
    <w:p w:rsidR="008D0BF3" w:rsidRDefault="00A15E2F" w:rsidP="00C33A4E">
      <w:pPr>
        <w:pBdr>
          <w:bottom w:val="single" w:sz="6" w:space="1" w:color="auto"/>
          <w:between w:val="single" w:sz="6" w:space="1" w:color="auto"/>
        </w:pBdr>
        <w:spacing w:after="0"/>
        <w:rPr>
          <w:color w:val="000000" w:themeColor="text1"/>
          <w:sz w:val="24"/>
          <w:szCs w:val="24"/>
        </w:rPr>
      </w:pPr>
      <w:r>
        <w:rPr>
          <w:b/>
          <w:color w:val="FF0000"/>
          <w:sz w:val="24"/>
          <w:szCs w:val="24"/>
        </w:rPr>
        <w:t>Comment améliorer la réception astra :</w:t>
      </w:r>
      <w:r>
        <w:rPr>
          <w:color w:val="000000" w:themeColor="text1"/>
          <w:sz w:val="24"/>
          <w:szCs w:val="24"/>
        </w:rPr>
        <w:t xml:space="preserve"> </w:t>
      </w:r>
      <w:hyperlink r:id="rId42" w:anchor="post1461207" w:history="1">
        <w:r w:rsidRPr="0021271A">
          <w:rPr>
            <w:rStyle w:val="Lienhypertexte"/>
          </w:rPr>
          <w:t>http://www.dzsat.org/forum/f433/chaines-belge-399472.html#post1461207</w:t>
        </w:r>
      </w:hyperlink>
    </w:p>
    <w:p w:rsidR="00010C4B" w:rsidRPr="00262630" w:rsidRDefault="00010C4B" w:rsidP="00C33A4E">
      <w:pPr>
        <w:spacing w:after="0"/>
        <w:rPr>
          <w:b/>
          <w:color w:val="FF0000"/>
        </w:rPr>
      </w:pPr>
      <w:r w:rsidRPr="00262630">
        <w:rPr>
          <w:b/>
          <w:color w:val="FF0000"/>
        </w:rPr>
        <w:t>A propos du dongle</w:t>
      </w:r>
    </w:p>
    <w:p w:rsidR="00010C4B" w:rsidRDefault="00010C4B" w:rsidP="00C33A4E">
      <w:pPr>
        <w:spacing w:after="0"/>
      </w:pPr>
      <w:r>
        <w:t>AB1 utilise la fréquence 11047 SQ de 65% minimum 71% idéal ton dongle peut fonctionner</w:t>
      </w:r>
    </w:p>
    <w:p w:rsidR="00010C4B" w:rsidRDefault="00010C4B" w:rsidP="00C33A4E">
      <w:pPr>
        <w:spacing w:after="0"/>
      </w:pPr>
      <w:r>
        <w:t xml:space="preserve">Même fréquence sur NileSat! </w:t>
      </w:r>
      <w:proofErr w:type="gramStart"/>
      <w:r>
        <w:t>donc</w:t>
      </w:r>
      <w:proofErr w:type="gramEnd"/>
      <w:r>
        <w:t xml:space="preserve"> vérifier et si c'est le cas il faut aller un peu plus vers la droite environ 5Cm</w:t>
      </w:r>
    </w:p>
    <w:p w:rsidR="00010C4B" w:rsidRDefault="00010C4B" w:rsidP="00C33A4E">
      <w:pPr>
        <w:spacing w:after="0"/>
      </w:pPr>
      <w:r>
        <w:t>AB 03 essayer une ‘f’ chaine française (j’utilise 6 ter) avec un SQ de 71% tu auras un signal sur le dongle de 65%</w:t>
      </w:r>
    </w:p>
    <w:p w:rsidR="0031287D" w:rsidRDefault="00F10E41" w:rsidP="00C33A4E">
      <w:pPr>
        <w:pBdr>
          <w:bottom w:val="single" w:sz="6" w:space="1" w:color="auto"/>
          <w:between w:val="single" w:sz="6" w:space="1" w:color="auto"/>
        </w:pBdr>
        <w:spacing w:after="0"/>
        <w:rPr>
          <w:b/>
          <w:color w:val="FF0000"/>
        </w:rPr>
      </w:pPr>
      <w:r w:rsidRPr="00F10E41">
        <w:rPr>
          <w:b/>
          <w:color w:val="FF0000"/>
        </w:rPr>
        <w:t>Dongle sur AB1 12,5W :</w:t>
      </w:r>
      <w:r w:rsidR="0031287D">
        <w:rPr>
          <w:b/>
          <w:color w:val="FF0000"/>
        </w:rPr>
        <w:t xml:space="preserve"> </w:t>
      </w:r>
      <w:r w:rsidR="0031287D" w:rsidRPr="0031287D">
        <w:rPr>
          <w:color w:val="FF0000"/>
        </w:rPr>
        <w:t>Recommandé en France-Europe</w:t>
      </w:r>
    </w:p>
    <w:p w:rsidR="00F10E41" w:rsidRDefault="00F10E41" w:rsidP="00C33A4E">
      <w:pPr>
        <w:pBdr>
          <w:bottom w:val="single" w:sz="6" w:space="1" w:color="auto"/>
          <w:between w:val="single" w:sz="6" w:space="1" w:color="auto"/>
        </w:pBdr>
        <w:spacing w:after="0"/>
        <w:rPr>
          <w:rStyle w:val="Lienhypertexte"/>
          <w:sz w:val="20"/>
          <w:szCs w:val="20"/>
        </w:rPr>
      </w:pPr>
      <w:r w:rsidRPr="00F10E41">
        <w:rPr>
          <w:color w:val="FF0000"/>
          <w:sz w:val="20"/>
          <w:szCs w:val="20"/>
        </w:rPr>
        <w:t xml:space="preserve"> </w:t>
      </w:r>
      <w:hyperlink r:id="rId43" w:anchor="post1474612" w:history="1">
        <w:r w:rsidRPr="00F10E41">
          <w:rPr>
            <w:rStyle w:val="Lienhypertexte"/>
            <w:sz w:val="20"/>
            <w:szCs w:val="20"/>
          </w:rPr>
          <w:t>http://www.dzsat.org/forum/f433/etat-du-dongle-interne-atlas-hd-200s-375609-44.html#post1474612</w:t>
        </w:r>
      </w:hyperlink>
    </w:p>
    <w:p w:rsidR="00010C4B" w:rsidRDefault="00010C4B" w:rsidP="00C33A4E">
      <w:pPr>
        <w:pBdr>
          <w:top w:val="single" w:sz="6" w:space="1" w:color="auto"/>
          <w:bottom w:val="single" w:sz="6" w:space="1" w:color="auto"/>
        </w:pBdr>
        <w:spacing w:after="0"/>
        <w:rPr>
          <w:rFonts w:ascii="Verdana" w:hAnsi="Verdana"/>
          <w:sz w:val="18"/>
          <w:szCs w:val="18"/>
        </w:rPr>
      </w:pPr>
      <w:r w:rsidRPr="00B92B76">
        <w:rPr>
          <w:rFonts w:ascii="Verdana" w:hAnsi="Verdana"/>
          <w:sz w:val="18"/>
          <w:szCs w:val="18"/>
        </w:rPr>
        <w:t>L</w:t>
      </w:r>
      <w:r>
        <w:rPr>
          <w:rFonts w:ascii="Verdana" w:hAnsi="Verdana"/>
          <w:sz w:val="18"/>
          <w:szCs w:val="18"/>
        </w:rPr>
        <w:t xml:space="preserve">e </w:t>
      </w:r>
      <w:r w:rsidRPr="00B92B76">
        <w:rPr>
          <w:rFonts w:ascii="Verdana" w:hAnsi="Verdana"/>
          <w:b/>
          <w:color w:val="FF0000"/>
          <w:sz w:val="18"/>
          <w:szCs w:val="18"/>
        </w:rPr>
        <w:t>dongle sur ab3 fréquence 11590</w:t>
      </w:r>
      <w:r w:rsidRPr="00B92B76">
        <w:rPr>
          <w:rFonts w:ascii="Verdana" w:hAnsi="Verdana"/>
          <w:color w:val="FF0000"/>
          <w:sz w:val="18"/>
          <w:szCs w:val="18"/>
        </w:rPr>
        <w:t xml:space="preserve"> </w:t>
      </w:r>
      <w:r w:rsidRPr="00B92B76">
        <w:rPr>
          <w:rFonts w:ascii="Verdana" w:hAnsi="Verdana"/>
          <w:sz w:val="18"/>
          <w:szCs w:val="18"/>
        </w:rPr>
        <w:t xml:space="preserve">v 20000 est le meilleur par </w:t>
      </w:r>
      <w:r>
        <w:rPr>
          <w:rFonts w:ascii="Verdana" w:hAnsi="Verdana"/>
          <w:sz w:val="18"/>
          <w:szCs w:val="18"/>
        </w:rPr>
        <w:t>r</w:t>
      </w:r>
      <w:r w:rsidRPr="00B92B76">
        <w:rPr>
          <w:rFonts w:ascii="Verdana" w:hAnsi="Verdana"/>
          <w:sz w:val="18"/>
          <w:szCs w:val="18"/>
        </w:rPr>
        <w:t xml:space="preserve">apport </w:t>
      </w:r>
      <w:r>
        <w:rPr>
          <w:rFonts w:ascii="Verdana" w:hAnsi="Verdana"/>
          <w:sz w:val="18"/>
          <w:szCs w:val="18"/>
        </w:rPr>
        <w:t>à ab1 et w6 mê</w:t>
      </w:r>
      <w:r w:rsidRPr="00B92B76">
        <w:rPr>
          <w:rFonts w:ascii="Verdana" w:hAnsi="Verdana"/>
          <w:sz w:val="18"/>
          <w:szCs w:val="18"/>
        </w:rPr>
        <w:t>me le signal atteint 78%</w:t>
      </w:r>
    </w:p>
    <w:p w:rsidR="00010C4B" w:rsidRDefault="00010C4B" w:rsidP="00C33A4E">
      <w:pPr>
        <w:pBdr>
          <w:top w:val="single" w:sz="6" w:space="1" w:color="auto"/>
          <w:bottom w:val="single" w:sz="6" w:space="1" w:color="auto"/>
        </w:pBdr>
        <w:spacing w:after="0"/>
        <w:rPr>
          <w:rFonts w:ascii="Verdana" w:hAnsi="Verdana"/>
          <w:sz w:val="20"/>
          <w:szCs w:val="20"/>
          <w:lang w:val="en-US"/>
        </w:rPr>
      </w:pPr>
      <w:r w:rsidRPr="00010C4B">
        <w:rPr>
          <w:rFonts w:ascii="Verdana" w:hAnsi="Verdana"/>
          <w:sz w:val="20"/>
          <w:szCs w:val="20"/>
          <w:lang w:val="en-US"/>
        </w:rPr>
        <w:t xml:space="preserve">(AB3 5°W), </w:t>
      </w:r>
      <w:r w:rsidRPr="00010C4B">
        <w:rPr>
          <w:rFonts w:ascii="Verdana" w:hAnsi="Verdana"/>
          <w:color w:val="0000FF"/>
          <w:sz w:val="20"/>
          <w:szCs w:val="20"/>
          <w:u w:val="single"/>
          <w:lang w:val="en-US"/>
        </w:rPr>
        <w:t>AB1 12.5°W</w:t>
      </w:r>
      <w:r w:rsidRPr="00010C4B">
        <w:rPr>
          <w:rFonts w:ascii="Verdana" w:hAnsi="Verdana"/>
          <w:sz w:val="20"/>
          <w:szCs w:val="20"/>
          <w:lang w:val="en-US"/>
        </w:rPr>
        <w:t xml:space="preserve"> ou W6 21.</w:t>
      </w:r>
      <w:r w:rsidR="00B6045C">
        <w:rPr>
          <w:rFonts w:ascii="Verdana" w:hAnsi="Verdana"/>
          <w:sz w:val="20"/>
          <w:szCs w:val="20"/>
          <w:lang w:val="en-US"/>
        </w:rPr>
        <w:t>6</w:t>
      </w:r>
      <w:r w:rsidRPr="00010C4B">
        <w:rPr>
          <w:rFonts w:ascii="Verdana" w:hAnsi="Verdana"/>
          <w:sz w:val="20"/>
          <w:szCs w:val="20"/>
          <w:lang w:val="en-US"/>
        </w:rPr>
        <w:t>°E (25-09 AB3 out)</w:t>
      </w:r>
    </w:p>
    <w:p w:rsidR="00B6045C" w:rsidRPr="00B6045C" w:rsidRDefault="00B6045C" w:rsidP="00C33A4E">
      <w:pPr>
        <w:pBdr>
          <w:top w:val="single" w:sz="6" w:space="1" w:color="auto"/>
          <w:bottom w:val="single" w:sz="6" w:space="1" w:color="auto"/>
        </w:pBdr>
        <w:spacing w:after="0"/>
        <w:rPr>
          <w:rFonts w:ascii="Verdana" w:hAnsi="Verdana"/>
          <w:b/>
          <w:color w:val="FF0000"/>
          <w:sz w:val="20"/>
          <w:szCs w:val="20"/>
          <w:lang w:val="en-US"/>
        </w:rPr>
      </w:pPr>
      <w:r w:rsidRPr="00B6045C">
        <w:rPr>
          <w:rFonts w:ascii="Verdana" w:hAnsi="Verdana"/>
          <w:b/>
          <w:color w:val="FF0000"/>
          <w:sz w:val="20"/>
          <w:szCs w:val="20"/>
          <w:lang w:val="en-US"/>
        </w:rPr>
        <w:t>TP a utilizer pour DONGLE</w:t>
      </w:r>
    </w:p>
    <w:p w:rsidR="008A3AA1" w:rsidRPr="008A3AA1" w:rsidRDefault="008A3AA1" w:rsidP="00C33A4E">
      <w:pPr>
        <w:pBdr>
          <w:top w:val="single" w:sz="6" w:space="1" w:color="auto"/>
          <w:bottom w:val="single" w:sz="6" w:space="1" w:color="auto"/>
        </w:pBdr>
        <w:spacing w:after="0"/>
        <w:rPr>
          <w:sz w:val="20"/>
          <w:szCs w:val="20"/>
          <w:lang w:val="en-US"/>
        </w:rPr>
      </w:pPr>
      <w:proofErr w:type="gramStart"/>
      <w:r w:rsidRPr="008A3AA1">
        <w:rPr>
          <w:lang w:val="en-US"/>
        </w:rPr>
        <w:t>1 :</w:t>
      </w:r>
      <w:proofErr w:type="gramEnd"/>
      <w:r w:rsidRPr="008A3AA1">
        <w:rPr>
          <w:lang w:val="en-US"/>
        </w:rPr>
        <w:t xml:space="preserve"> Atlantic Bird1-12.5°W : 11407 -V - 27500 (N°TP: 41)</w:t>
      </w:r>
      <w:r w:rsidRPr="008A3AA1">
        <w:rPr>
          <w:lang w:val="en-US"/>
        </w:rPr>
        <w:br/>
        <w:t>2 : Eutelsat W6- 21.6°E : 11004 - H - 25000 (N°TP: 5)</w:t>
      </w:r>
      <w:r w:rsidRPr="008A3AA1">
        <w:rPr>
          <w:lang w:val="en-US"/>
        </w:rPr>
        <w:br/>
        <w:t xml:space="preserve">3 : </w:t>
      </w:r>
      <w:hyperlink r:id="rId44" w:tgtFrame="_blank" w:history="1">
        <w:r w:rsidRPr="008A3AA1">
          <w:rPr>
            <w:rStyle w:val="Lienhypertexte"/>
            <w:lang w:val="en-US"/>
          </w:rPr>
          <w:t>Atlantic Bird 3</w:t>
        </w:r>
      </w:hyperlink>
      <w:r w:rsidRPr="008A3AA1">
        <w:rPr>
          <w:lang w:val="en-US"/>
        </w:rPr>
        <w:t xml:space="preserve"> </w:t>
      </w:r>
      <w:hyperlink r:id="rId45" w:tgtFrame="_blank" w:history="1">
        <w:r w:rsidRPr="008A3AA1">
          <w:rPr>
            <w:rStyle w:val="Lienhypertexte"/>
            <w:lang w:val="en-US"/>
          </w:rPr>
          <w:t xml:space="preserve">5°W </w:t>
        </w:r>
      </w:hyperlink>
      <w:r w:rsidRPr="008A3AA1">
        <w:rPr>
          <w:lang w:val="en-US"/>
        </w:rPr>
        <w:t>:12711- H - 30000 (N°TP: 63</w:t>
      </w:r>
    </w:p>
    <w:p w:rsidR="00010C4B" w:rsidRDefault="006522F5" w:rsidP="00C33A4E">
      <w:pPr>
        <w:pBdr>
          <w:bottom w:val="single" w:sz="6" w:space="1" w:color="auto"/>
          <w:between w:val="single" w:sz="6" w:space="1" w:color="auto"/>
        </w:pBdr>
        <w:spacing w:after="0"/>
        <w:rPr>
          <w:color w:val="000000" w:themeColor="text1"/>
          <w:sz w:val="20"/>
          <w:szCs w:val="20"/>
          <w:lang w:val="en-US"/>
        </w:rPr>
      </w:pPr>
      <w:r w:rsidRPr="006522F5">
        <w:rPr>
          <w:b/>
          <w:color w:val="FF0000"/>
          <w:sz w:val="24"/>
          <w:szCs w:val="24"/>
          <w:lang w:val="en-US"/>
        </w:rPr>
        <w:t>Config sat-WIFI</w:t>
      </w:r>
      <w:r>
        <w:rPr>
          <w:color w:val="000000" w:themeColor="text1"/>
          <w:sz w:val="20"/>
          <w:szCs w:val="20"/>
          <w:lang w:val="en-US"/>
        </w:rPr>
        <w:br/>
      </w:r>
      <w:hyperlink r:id="rId46" w:anchor="post1488412" w:history="1">
        <w:r w:rsidRPr="009463D5">
          <w:rPr>
            <w:rStyle w:val="Lienhypertexte"/>
            <w:sz w:val="20"/>
            <w:szCs w:val="20"/>
            <w:lang w:val="en-US"/>
          </w:rPr>
          <w:t>http://www.dzsat.org/forum/f433/probleme-wifi-200-s-404406.html#post1488412</w:t>
        </w:r>
      </w:hyperlink>
    </w:p>
    <w:p w:rsidR="00B45068" w:rsidRDefault="00B45068" w:rsidP="00B45068">
      <w:pPr>
        <w:pBdr>
          <w:bottom w:val="single" w:sz="6" w:space="1" w:color="auto"/>
          <w:between w:val="single" w:sz="6" w:space="1" w:color="auto"/>
        </w:pBdr>
        <w:spacing w:after="0"/>
        <w:rPr>
          <w:color w:val="FF0000"/>
          <w:sz w:val="24"/>
          <w:szCs w:val="24"/>
          <w:lang w:val="en-US"/>
        </w:rPr>
      </w:pPr>
      <w:r w:rsidRPr="003234C0">
        <w:rPr>
          <w:color w:val="FF0000"/>
          <w:sz w:val="24"/>
          <w:szCs w:val="24"/>
          <w:lang w:val="en-US"/>
        </w:rPr>
        <w:t>Atlas WIFI V1 V2</w:t>
      </w:r>
    </w:p>
    <w:p w:rsidR="00B45068" w:rsidRDefault="006E7277" w:rsidP="00C33A4E">
      <w:pPr>
        <w:pBdr>
          <w:bottom w:val="single" w:sz="6" w:space="1" w:color="auto"/>
          <w:between w:val="single" w:sz="6" w:space="1" w:color="auto"/>
        </w:pBdr>
        <w:spacing w:after="0"/>
        <w:rPr>
          <w:color w:val="000000" w:themeColor="text1"/>
          <w:sz w:val="24"/>
          <w:szCs w:val="24"/>
          <w:lang w:val="en-US"/>
        </w:rPr>
      </w:pPr>
      <w:hyperlink r:id="rId47" w:anchor="post1409350" w:history="1">
        <w:r w:rsidR="003234C0" w:rsidRPr="0005771B">
          <w:rPr>
            <w:rStyle w:val="Lienhypertexte"/>
            <w:sz w:val="20"/>
            <w:szCs w:val="20"/>
            <w:lang w:val="en-US"/>
          </w:rPr>
          <w:t>http://www.dzsat.org/forum/f422/les-differences-entre-atlas-200-v1-et-le-v2-393416.html#post1409350</w:t>
        </w:r>
      </w:hyperlink>
      <w:r w:rsidR="003234C0">
        <w:rPr>
          <w:color w:val="000000" w:themeColor="text1"/>
          <w:sz w:val="20"/>
          <w:szCs w:val="20"/>
          <w:lang w:val="en-US"/>
        </w:rPr>
        <w:br/>
      </w:r>
      <w:r w:rsidR="00B45068" w:rsidRPr="00B45068">
        <w:rPr>
          <w:color w:val="FF0000"/>
          <w:sz w:val="24"/>
          <w:szCs w:val="24"/>
          <w:lang w:val="en-US"/>
        </w:rPr>
        <w:t>WIFI on the go</w:t>
      </w:r>
    </w:p>
    <w:p w:rsidR="00B45068" w:rsidRDefault="006E7277" w:rsidP="00C33A4E">
      <w:pPr>
        <w:pBdr>
          <w:bottom w:val="single" w:sz="6" w:space="1" w:color="auto"/>
          <w:between w:val="single" w:sz="6" w:space="1" w:color="auto"/>
        </w:pBdr>
        <w:spacing w:after="0"/>
        <w:rPr>
          <w:color w:val="000000" w:themeColor="text1"/>
          <w:sz w:val="24"/>
          <w:szCs w:val="24"/>
          <w:lang w:val="en-US"/>
        </w:rPr>
      </w:pPr>
      <w:hyperlink r:id="rId48" w:anchor="post1521460" w:history="1">
        <w:r w:rsidR="00B45068" w:rsidRPr="00767FE5">
          <w:rPr>
            <w:rStyle w:val="Lienhypertexte"/>
            <w:sz w:val="24"/>
            <w:szCs w:val="24"/>
            <w:lang w:val="en-US"/>
          </w:rPr>
          <w:t>http://www.dzsat.org/forum/f422/connexion-atlas-200s-en-wifi-probleme-tests-pousses-et-feedback-409062.html#post1521460</w:t>
        </w:r>
      </w:hyperlink>
    </w:p>
    <w:p w:rsidR="008D0BF3" w:rsidRDefault="008D0BF3" w:rsidP="00C33A4E">
      <w:pPr>
        <w:pBdr>
          <w:bottom w:val="single" w:sz="6" w:space="1" w:color="auto"/>
          <w:between w:val="single" w:sz="6" w:space="1" w:color="auto"/>
        </w:pBdr>
        <w:spacing w:after="0"/>
        <w:rPr>
          <w:color w:val="000000" w:themeColor="text1"/>
          <w:sz w:val="24"/>
          <w:szCs w:val="24"/>
        </w:rPr>
      </w:pPr>
      <w:r w:rsidRPr="008D0BF3">
        <w:rPr>
          <w:b/>
          <w:color w:val="FF0000"/>
        </w:rPr>
        <w:t>Contrôle parental :</w:t>
      </w:r>
      <w:r w:rsidRPr="008D0BF3">
        <w:rPr>
          <w:color w:val="FF0000"/>
        </w:rPr>
        <w:t xml:space="preserve"> </w:t>
      </w:r>
      <w:r>
        <w:t>Il faut verrouiller les chaines dans l’éditeur de chaines + activer la fonction "Verrouillage des chaines"  Menu-&gt;Paramètres système -&gt;Contrôle Parental. (</w:t>
      </w:r>
      <w:r w:rsidRPr="008D0BF3">
        <w:rPr>
          <w:color w:val="0033CC"/>
        </w:rPr>
        <w:t>Par défaut 1234</w:t>
      </w:r>
      <w:r>
        <w:t>)</w:t>
      </w:r>
    </w:p>
    <w:p w:rsidR="00BD36E0" w:rsidRDefault="00161166" w:rsidP="00C33A4E">
      <w:pPr>
        <w:pBdr>
          <w:bottom w:val="single" w:sz="6" w:space="1" w:color="auto"/>
          <w:between w:val="single" w:sz="6" w:space="1" w:color="auto"/>
        </w:pBdr>
        <w:spacing w:after="0"/>
        <w:rPr>
          <w:rStyle w:val="Lienhypertexte"/>
          <w:sz w:val="24"/>
          <w:szCs w:val="24"/>
        </w:rPr>
      </w:pPr>
      <w:r w:rsidRPr="00161166">
        <w:rPr>
          <w:b/>
          <w:color w:val="FF0000"/>
          <w:sz w:val="24"/>
          <w:szCs w:val="24"/>
        </w:rPr>
        <w:t>Analyse antenne Système collectif</w:t>
      </w:r>
      <w:r w:rsidRPr="00A21941">
        <w:rPr>
          <w:b/>
          <w:color w:val="FF0000"/>
          <w:sz w:val="24"/>
          <w:szCs w:val="24"/>
        </w:rPr>
        <w:t>:</w:t>
      </w:r>
      <w:r>
        <w:rPr>
          <w:color w:val="000000" w:themeColor="text1"/>
          <w:sz w:val="24"/>
          <w:szCs w:val="24"/>
        </w:rPr>
        <w:br/>
      </w:r>
      <w:hyperlink r:id="rId49" w:anchor="post1447846" w:history="1">
        <w:r w:rsidRPr="003F27C8">
          <w:rPr>
            <w:rStyle w:val="Lienhypertexte"/>
            <w:sz w:val="24"/>
            <w:szCs w:val="24"/>
          </w:rPr>
          <w:t>http://www.dzsat.org/forum/f433/reglage-atlas-200-hd-et-parametrage-sur-antenne-collectif-precabler-numericable-397521-2.html#post1447846</w:t>
        </w:r>
      </w:hyperlink>
      <w:r w:rsidR="004B61BE">
        <w:rPr>
          <w:rStyle w:val="Lienhypertexte"/>
          <w:sz w:val="24"/>
          <w:szCs w:val="24"/>
        </w:rPr>
        <w:br/>
      </w:r>
      <w:hyperlink r:id="rId50" w:anchor="post1423610" w:history="1">
        <w:r w:rsidR="004B61BE" w:rsidRPr="00364190">
          <w:rPr>
            <w:rStyle w:val="Lienhypertexte"/>
            <w:sz w:val="24"/>
            <w:szCs w:val="24"/>
          </w:rPr>
          <w:t>http://www.dzsat.org/forum/f433/frequence-non-connue-sur-astra-395067.html#post1423610</w:t>
        </w:r>
      </w:hyperlink>
    </w:p>
    <w:p w:rsidR="004B61BE" w:rsidRDefault="00BD36E0" w:rsidP="00C33A4E">
      <w:pPr>
        <w:spacing w:after="0"/>
        <w:rPr>
          <w:color w:val="000000" w:themeColor="text1"/>
          <w:sz w:val="24"/>
          <w:szCs w:val="24"/>
        </w:rPr>
      </w:pPr>
      <w:r w:rsidRPr="00BD36E0">
        <w:rPr>
          <w:b/>
          <w:color w:val="FF0000"/>
          <w:sz w:val="24"/>
          <w:szCs w:val="24"/>
        </w:rPr>
        <w:t>DUMP HD100/HD200</w:t>
      </w:r>
      <w:r>
        <w:rPr>
          <w:b/>
          <w:color w:val="FF0000"/>
          <w:sz w:val="24"/>
          <w:szCs w:val="24"/>
        </w:rPr>
        <w:t xml:space="preserve"> se charge par programmateur</w:t>
      </w:r>
      <w:r w:rsidR="00A21941">
        <w:rPr>
          <w:b/>
          <w:color w:val="FF0000"/>
          <w:sz w:val="24"/>
          <w:szCs w:val="24"/>
        </w:rPr>
        <w:t>:</w:t>
      </w:r>
    </w:p>
    <w:p w:rsidR="00351585" w:rsidRDefault="006E7277" w:rsidP="00C33A4E">
      <w:pPr>
        <w:pBdr>
          <w:bottom w:val="single" w:sz="6" w:space="1" w:color="auto"/>
        </w:pBdr>
        <w:spacing w:after="0"/>
        <w:rPr>
          <w:rStyle w:val="Lienhypertexte"/>
          <w:sz w:val="24"/>
          <w:szCs w:val="24"/>
        </w:rPr>
      </w:pPr>
      <w:hyperlink r:id="rId51" w:anchor="post1452428" w:history="1">
        <w:r w:rsidR="00BD36E0" w:rsidRPr="00E6663B">
          <w:rPr>
            <w:rStyle w:val="Lienhypertexte"/>
            <w:sz w:val="24"/>
            <w:szCs w:val="24"/>
          </w:rPr>
          <w:t>http://www.dzsat.org/forum/f422/dump-atlas-hd-100-and-hd-200-a-398791.html#post1452428</w:t>
        </w:r>
      </w:hyperlink>
      <w:r w:rsidR="00351585">
        <w:rPr>
          <w:rStyle w:val="Lienhypertexte"/>
          <w:sz w:val="24"/>
          <w:szCs w:val="24"/>
        </w:rPr>
        <w:br/>
      </w:r>
      <w:hyperlink r:id="rId52" w:anchor="post1452542" w:history="1">
        <w:r w:rsidR="00351585" w:rsidRPr="00567117">
          <w:rPr>
            <w:rStyle w:val="Lienhypertexte"/>
            <w:sz w:val="24"/>
            <w:szCs w:val="24"/>
          </w:rPr>
          <w:t>http://www.dzsat.org/forum/f422/dump-atlas-hd-100-and-hd-200-a-398791.html#post1452542</w:t>
        </w:r>
      </w:hyperlink>
    </w:p>
    <w:p w:rsidR="00A21941" w:rsidRDefault="00A21941" w:rsidP="00C33A4E">
      <w:pPr>
        <w:pBdr>
          <w:bottom w:val="single" w:sz="6" w:space="1" w:color="auto"/>
        </w:pBdr>
        <w:spacing w:after="0"/>
        <w:rPr>
          <w:rFonts w:ascii="Verdana" w:hAnsi="Verdana"/>
          <w:sz w:val="20"/>
          <w:szCs w:val="20"/>
        </w:rPr>
      </w:pPr>
      <w:r w:rsidRPr="00A21941">
        <w:rPr>
          <w:rFonts w:ascii="Verdana" w:hAnsi="Verdana"/>
          <w:b/>
          <w:color w:val="FF0000"/>
        </w:rPr>
        <w:t>Lecture vidéos enregistrées</w:t>
      </w:r>
      <w:r>
        <w:rPr>
          <w:rFonts w:ascii="Verdana" w:hAnsi="Verdana"/>
          <w:b/>
          <w:color w:val="FF0000"/>
        </w:rPr>
        <w:t>:</w:t>
      </w:r>
      <w:r w:rsidRPr="00A21941">
        <w:rPr>
          <w:rFonts w:ascii="Verdana" w:hAnsi="Verdana"/>
          <w:color w:val="FF0000"/>
        </w:rPr>
        <w:t xml:space="preserve"> </w:t>
      </w:r>
      <w:r>
        <w:t>convertisseur de films on mode (TS HD EMBG4)</w:t>
      </w:r>
      <w:r w:rsidR="00C049FA">
        <w:t> </w:t>
      </w:r>
      <w:r w:rsidR="00C049FA">
        <w:rPr>
          <w:rFonts w:ascii="Verdana" w:hAnsi="Verdana"/>
        </w:rPr>
        <w:t xml:space="preserve">: </w:t>
      </w:r>
      <w:r w:rsidR="00C049FA" w:rsidRPr="00ED7A30">
        <w:rPr>
          <w:rFonts w:ascii="Verdana" w:hAnsi="Verdana"/>
          <w:sz w:val="20"/>
          <w:szCs w:val="20"/>
        </w:rPr>
        <w:t>Xilisoft HD Video Converter 7</w:t>
      </w:r>
    </w:p>
    <w:p w:rsidR="006F7737" w:rsidRDefault="006F7737" w:rsidP="006F7737">
      <w:pPr>
        <w:pBdr>
          <w:bottom w:val="single" w:sz="6" w:space="1" w:color="auto"/>
        </w:pBdr>
        <w:spacing w:after="0"/>
      </w:pPr>
      <w:r w:rsidRPr="006F7737">
        <w:rPr>
          <w:b/>
          <w:color w:val="FF0000"/>
        </w:rPr>
        <w:t>Enregistement HDMI</w:t>
      </w:r>
      <w:r w:rsidRPr="006F7737">
        <w:rPr>
          <w:color w:val="FF0000"/>
        </w:rPr>
        <w:t> </w:t>
      </w:r>
      <w:r>
        <w:t xml:space="preserve">: </w:t>
      </w:r>
      <w:hyperlink r:id="rId53" w:anchor="post1505543" w:history="1">
        <w:r w:rsidRPr="00113C60">
          <w:rPr>
            <w:rStyle w:val="Lienhypertexte"/>
          </w:rPr>
          <w:t>http://www.dzsat.org/forum/f422/coupures-lors-d-un-enregistrement-sur-hd200s-395288-3.html#post1505543</w:t>
        </w:r>
      </w:hyperlink>
    </w:p>
    <w:p w:rsidR="006F7737" w:rsidRDefault="006E7277" w:rsidP="00C33A4E">
      <w:pPr>
        <w:pBdr>
          <w:bottom w:val="single" w:sz="6" w:space="1" w:color="auto"/>
        </w:pBdr>
        <w:spacing w:after="0"/>
        <w:rPr>
          <w:rFonts w:ascii="Verdana" w:hAnsi="Verdana"/>
          <w:b/>
          <w:color w:val="FF0000"/>
        </w:rPr>
      </w:pPr>
      <w:hyperlink r:id="rId54" w:history="1">
        <w:r w:rsidR="006F7737" w:rsidRPr="006F7737">
          <w:rPr>
            <w:rStyle w:val="Lienhypertexte"/>
          </w:rPr>
          <w:t>http://www.ldlc.com/fiche/PB00171614.html</w:t>
        </w:r>
      </w:hyperlink>
    </w:p>
    <w:p w:rsidR="002B579C" w:rsidRDefault="00E5296A" w:rsidP="00C33A4E">
      <w:pPr>
        <w:pBdr>
          <w:bottom w:val="single" w:sz="6" w:space="1" w:color="auto"/>
        </w:pBdr>
        <w:spacing w:after="0"/>
        <w:rPr>
          <w:color w:val="000000" w:themeColor="text1"/>
          <w:sz w:val="20"/>
          <w:szCs w:val="20"/>
        </w:rPr>
      </w:pPr>
      <w:r>
        <w:rPr>
          <w:rFonts w:ascii="Verdana" w:hAnsi="Verdana"/>
          <w:b/>
          <w:color w:val="FF0000"/>
        </w:rPr>
        <w:t>Gestion favoris à la télécommande :</w:t>
      </w:r>
      <w:r>
        <w:rPr>
          <w:color w:val="000000" w:themeColor="text1"/>
          <w:sz w:val="20"/>
          <w:szCs w:val="20"/>
        </w:rPr>
        <w:t xml:space="preserve"> </w:t>
      </w:r>
    </w:p>
    <w:p w:rsidR="00E5296A" w:rsidRDefault="006E7277" w:rsidP="00C33A4E">
      <w:pPr>
        <w:pBdr>
          <w:bottom w:val="single" w:sz="6" w:space="1" w:color="auto"/>
        </w:pBdr>
        <w:spacing w:after="0"/>
        <w:rPr>
          <w:color w:val="000000" w:themeColor="text1"/>
          <w:sz w:val="20"/>
          <w:szCs w:val="20"/>
        </w:rPr>
      </w:pPr>
      <w:hyperlink r:id="rId55" w:anchor="post1490072" w:history="1">
        <w:r w:rsidR="00E5296A" w:rsidRPr="001121B2">
          <w:rPr>
            <w:rStyle w:val="Lienhypertexte"/>
            <w:sz w:val="20"/>
            <w:szCs w:val="20"/>
          </w:rPr>
          <w:t>http://www.dzsat.org/forum/f433/editeur-de-favoris-interne-404691.html#post1490072</w:t>
        </w:r>
      </w:hyperlink>
    </w:p>
    <w:p w:rsidR="007D7C22" w:rsidRPr="007D7C22" w:rsidRDefault="007D7C22" w:rsidP="00C33A4E">
      <w:pPr>
        <w:spacing w:after="0"/>
        <w:rPr>
          <w:b/>
          <w:color w:val="FF0000"/>
          <w:sz w:val="24"/>
          <w:szCs w:val="24"/>
        </w:rPr>
      </w:pPr>
      <w:r w:rsidRPr="007D7C22">
        <w:rPr>
          <w:b/>
          <w:color w:val="FF0000"/>
          <w:sz w:val="24"/>
          <w:szCs w:val="24"/>
        </w:rPr>
        <w:t>Mises à jour Chaînes</w:t>
      </w:r>
    </w:p>
    <w:p w:rsidR="008A3209" w:rsidRDefault="006E7277" w:rsidP="00C33A4E">
      <w:pPr>
        <w:spacing w:after="0"/>
        <w:rPr>
          <w:color w:val="000000" w:themeColor="text1"/>
          <w:sz w:val="24"/>
          <w:szCs w:val="24"/>
        </w:rPr>
      </w:pPr>
      <w:hyperlink r:id="rId56" w:history="1">
        <w:r w:rsidR="007D7C22" w:rsidRPr="003F5465">
          <w:rPr>
            <w:rStyle w:val="Lienhypertexte"/>
            <w:sz w:val="24"/>
            <w:szCs w:val="24"/>
          </w:rPr>
          <w:t>http://fr.kingofsat.net/news19.2E.php</w:t>
        </w:r>
      </w:hyperlink>
    </w:p>
    <w:p w:rsidR="007D7C22" w:rsidRDefault="006E7277" w:rsidP="00C33A4E">
      <w:pPr>
        <w:spacing w:after="0"/>
        <w:rPr>
          <w:color w:val="000000" w:themeColor="text1"/>
          <w:sz w:val="24"/>
          <w:szCs w:val="24"/>
        </w:rPr>
      </w:pPr>
      <w:hyperlink r:id="rId57" w:history="1">
        <w:r w:rsidR="007D7C22" w:rsidRPr="003F5465">
          <w:rPr>
            <w:rStyle w:val="Lienhypertexte"/>
            <w:sz w:val="24"/>
            <w:szCs w:val="24"/>
          </w:rPr>
          <w:t>http://fr.kingofsat.net/news13.0E.php</w:t>
        </w:r>
      </w:hyperlink>
    </w:p>
    <w:p w:rsidR="00AC64A8" w:rsidRDefault="006E7277" w:rsidP="00C33A4E">
      <w:pPr>
        <w:spacing w:after="0"/>
        <w:rPr>
          <w:color w:val="000000" w:themeColor="text1"/>
          <w:sz w:val="24"/>
          <w:szCs w:val="24"/>
        </w:rPr>
      </w:pPr>
      <w:hyperlink r:id="rId58" w:history="1">
        <w:r w:rsidR="007D7C22" w:rsidRPr="007D7C22">
          <w:rPr>
            <w:rStyle w:val="Lienhypertexte"/>
          </w:rPr>
          <w:t>http://fr.kingofsat.net/pos-19.2E.php</w:t>
        </w:r>
      </w:hyperlink>
    </w:p>
    <w:p w:rsidR="007D7C22" w:rsidRDefault="006E7277" w:rsidP="00C33A4E">
      <w:pPr>
        <w:spacing w:after="0"/>
        <w:rPr>
          <w:rStyle w:val="Lienhypertexte"/>
        </w:rPr>
      </w:pPr>
      <w:hyperlink r:id="rId59" w:history="1">
        <w:r w:rsidR="00AC64A8" w:rsidRPr="00AC64A8">
          <w:rPr>
            <w:rStyle w:val="Lienhypertexte"/>
          </w:rPr>
          <w:t>http://fr.kingofsat.net/pos-13E.php</w:t>
        </w:r>
      </w:hyperlink>
    </w:p>
    <w:p w:rsidR="0031287D" w:rsidRDefault="006E7277" w:rsidP="00C33A4E">
      <w:pPr>
        <w:spacing w:after="0"/>
        <w:rPr>
          <w:rStyle w:val="Lienhypertexte"/>
          <w:u w:val="none"/>
        </w:rPr>
      </w:pPr>
      <w:r>
        <w:rPr>
          <w:rStyle w:val="Lienhypertexte"/>
          <w:u w:val="none"/>
        </w:rPr>
        <w:t>===============================================================================================</w:t>
      </w:r>
      <w:bookmarkStart w:id="0" w:name="_GoBack"/>
      <w:bookmarkEnd w:id="0"/>
    </w:p>
    <w:p w:rsidR="0031287D" w:rsidRDefault="0031287D" w:rsidP="00C33A4E">
      <w:pPr>
        <w:spacing w:after="0"/>
        <w:rPr>
          <w:rStyle w:val="Lienhypertexte"/>
          <w:b/>
        </w:rPr>
      </w:pPr>
      <w:r w:rsidRPr="0031287D">
        <w:rPr>
          <w:rStyle w:val="Lienhypertexte"/>
          <w:b/>
        </w:rPr>
        <w:t>Listes de liens</w:t>
      </w:r>
      <w:r>
        <w:rPr>
          <w:rStyle w:val="Lienhypertexte"/>
          <w:b/>
        </w:rPr>
        <w:t> :</w:t>
      </w:r>
      <w:r w:rsidR="00C87F2E">
        <w:rPr>
          <w:rStyle w:val="Lienhypertexte"/>
          <w:b/>
        </w:rPr>
        <w:t xml:space="preserve"> activer par CTRL+Enter</w:t>
      </w:r>
    </w:p>
    <w:p w:rsidR="00907D18" w:rsidRDefault="00907D18" w:rsidP="00907D18">
      <w:pPr>
        <w:pStyle w:val="Titre3"/>
      </w:pPr>
      <w:r w:rsidRPr="00907D18">
        <w:rPr>
          <w:b/>
        </w:rPr>
        <w:t>SAT ATLAS</w:t>
      </w:r>
      <w:r w:rsidR="006E7277">
        <w:rPr>
          <w:b/>
        </w:rPr>
        <w:t> :</w:t>
      </w:r>
      <w:r w:rsidRPr="00907D18">
        <w:rPr>
          <w:b/>
        </w:rPr>
        <w:t xml:space="preserve"> </w:t>
      </w:r>
      <w:r w:rsidR="006E7277">
        <w:rPr>
          <w:b/>
        </w:rPr>
        <w:t xml:space="preserve">Détails </w:t>
      </w:r>
      <w:r w:rsidRPr="00907D18">
        <w:rPr>
          <w:b/>
        </w:rPr>
        <w:t>Visible</w:t>
      </w:r>
      <w:r>
        <w:t xml:space="preserve"> </w:t>
      </w:r>
      <w:r w:rsidRPr="006E7277">
        <w:rPr>
          <w:b/>
        </w:rPr>
        <w:t>8888 masquer 5555</w:t>
      </w:r>
    </w:p>
    <w:p w:rsidR="00907D18" w:rsidRDefault="006E7277" w:rsidP="00907D18">
      <w:pPr>
        <w:spacing w:after="0"/>
      </w:pPr>
      <w:hyperlink r:id="rId60" w:anchor="post1591386" w:history="1">
        <w:r w:rsidR="00907D18">
          <w:rPr>
            <w:rStyle w:val="Lienhypertexte"/>
          </w:rPr>
          <w:t>Activation carte CSat [Atlas HD] ou [Cube] @@@@@</w:t>
        </w:r>
      </w:hyperlink>
      <w:r w:rsidR="00907D18">
        <w:t xml:space="preserve"> </w:t>
      </w:r>
    </w:p>
    <w:p w:rsidR="00907D18" w:rsidRDefault="00907D18" w:rsidP="00907D18">
      <w:pPr>
        <w:spacing w:after="0"/>
        <w:ind w:left="720"/>
      </w:pPr>
      <w:proofErr w:type="gramStart"/>
      <w:r>
        <w:lastRenderedPageBreak/>
        <w:t>bonsoir</w:t>
      </w:r>
      <w:proofErr w:type="gramEnd"/>
      <w:r>
        <w:t xml:space="preserve"> dzsatien est il possible de faire la première activation de la carte 18 via atlas hd ou bien il faut passer par le cube ? (je parle de la première activation d'une nouvelle carte que je viens </w:t>
      </w:r>
    </w:p>
    <w:p w:rsidR="00907D18" w:rsidRDefault="006E7277" w:rsidP="00907D18">
      <w:pPr>
        <w:spacing w:after="0"/>
      </w:pPr>
      <w:hyperlink r:id="rId61" w:anchor="post1429044" w:history="1">
        <w:r w:rsidR="00907D18">
          <w:rPr>
            <w:rStyle w:val="Lienhypertexte"/>
          </w:rPr>
          <w:t>Ajout Nilesat @@@@@</w:t>
        </w:r>
      </w:hyperlink>
      <w:r w:rsidR="00907D18">
        <w:t xml:space="preserve"> </w:t>
      </w:r>
    </w:p>
    <w:p w:rsidR="00907D18" w:rsidRDefault="00907D18" w:rsidP="00907D18">
      <w:pPr>
        <w:spacing w:after="0"/>
        <w:ind w:left="720"/>
      </w:pPr>
      <w:proofErr w:type="gramStart"/>
      <w:r>
        <w:t>bonsoir</w:t>
      </w:r>
      <w:proofErr w:type="gramEnd"/>
      <w:r>
        <w:t xml:space="preserve"> crista25 la seule solution c"est de faire les favorites direct sur un atlas200hd qui a le dongle faire une sauvegarde réinjecter le fichier dans les autre démo 200hd et le probleme </w:t>
      </w:r>
    </w:p>
    <w:p w:rsidR="00907D18" w:rsidRDefault="006E7277" w:rsidP="00907D18">
      <w:pPr>
        <w:spacing w:after="0"/>
      </w:pPr>
      <w:hyperlink r:id="rId62" w:anchor="post1609553" w:history="1">
        <w:r w:rsidR="00907D18">
          <w:rPr>
            <w:rStyle w:val="Lienhypertexte"/>
          </w:rPr>
          <w:t>Astra only éliminer hotbird @@@@@</w:t>
        </w:r>
      </w:hyperlink>
      <w:r w:rsidR="00907D18">
        <w:t xml:space="preserve"> </w:t>
      </w:r>
    </w:p>
    <w:p w:rsidR="00907D18" w:rsidRPr="00907D18" w:rsidRDefault="00907D18" w:rsidP="00907D18">
      <w:pPr>
        <w:spacing w:after="0"/>
        <w:ind w:left="720"/>
        <w:rPr>
          <w:lang w:val="en-GB"/>
        </w:rPr>
      </w:pPr>
      <w:r>
        <w:t xml:space="preserve">Bonjour, </w:t>
      </w:r>
      <w:proofErr w:type="gramStart"/>
      <w:r>
        <w:t>est il</w:t>
      </w:r>
      <w:proofErr w:type="gramEnd"/>
      <w:r>
        <w:t xml:space="preserve"> possible d'afficher uniquement les chaines astra sur votre liste ? Si oui pourriez vous me dire comment faire s'il vous plait. </w:t>
      </w:r>
      <w:r w:rsidRPr="00907D18">
        <w:rPr>
          <w:lang w:val="en-GB"/>
        </w:rPr>
        <w:t>Merci pour votre travail</w:t>
      </w:r>
      <w:proofErr w:type="gramStart"/>
      <w:r w:rsidRPr="00907D18">
        <w:rPr>
          <w:lang w:val="en-GB"/>
        </w:rPr>
        <w:t>..</w:t>
      </w:r>
      <w:proofErr w:type="gramEnd"/>
      <w:r w:rsidRPr="00907D18">
        <w:rPr>
          <w:lang w:val="en-GB"/>
        </w:rPr>
        <w:t xml:space="preserve"> </w:t>
      </w:r>
    </w:p>
    <w:p w:rsidR="00907D18" w:rsidRPr="00907D18" w:rsidRDefault="006E7277" w:rsidP="00907D18">
      <w:pPr>
        <w:spacing w:after="0"/>
        <w:rPr>
          <w:lang w:val="en-GB"/>
        </w:rPr>
      </w:pPr>
      <w:hyperlink r:id="rId63" w:history="1">
        <w:r w:rsidR="00907D18" w:rsidRPr="00907D18">
          <w:rPr>
            <w:rStyle w:val="Lienhypertexte"/>
            <w:lang w:val="en-GB"/>
          </w:rPr>
          <w:t>Atlas HD @@@@@ @@@@@ @@@@@</w:t>
        </w:r>
      </w:hyperlink>
      <w:r w:rsidR="00907D18" w:rsidRPr="00907D18">
        <w:rPr>
          <w:lang w:val="en-GB"/>
        </w:rPr>
        <w:t xml:space="preserve"> </w:t>
      </w:r>
    </w:p>
    <w:p w:rsidR="00907D18" w:rsidRPr="00907D18" w:rsidRDefault="006E7277" w:rsidP="00907D18">
      <w:pPr>
        <w:spacing w:after="0"/>
        <w:rPr>
          <w:lang w:val="en-GB"/>
        </w:rPr>
      </w:pPr>
      <w:hyperlink r:id="rId64" w:history="1">
        <w:r w:rsidR="00907D18" w:rsidRPr="00907D18">
          <w:rPr>
            <w:rStyle w:val="Lienhypertexte"/>
            <w:lang w:val="en-GB"/>
          </w:rPr>
          <w:t>Atlas HD 200S-YouTube</w:t>
        </w:r>
      </w:hyperlink>
      <w:r w:rsidR="00907D18" w:rsidRPr="00907D18">
        <w:rPr>
          <w:lang w:val="en-GB"/>
        </w:rPr>
        <w:t xml:space="preserve"> </w:t>
      </w:r>
    </w:p>
    <w:p w:rsidR="00907D18" w:rsidRPr="00907D18" w:rsidRDefault="00907D18" w:rsidP="00907D18">
      <w:pPr>
        <w:spacing w:after="0"/>
        <w:ind w:left="720"/>
        <w:rPr>
          <w:lang w:val="en-GB"/>
        </w:rPr>
      </w:pPr>
      <w:r w:rsidRPr="00907D18">
        <w:rPr>
          <w:lang w:val="en-GB"/>
        </w:rPr>
        <w:t xml:space="preserve">Comment flasher décodeur ATLAS 200 HD Par "flash Disk" </w:t>
      </w:r>
    </w:p>
    <w:p w:rsidR="00907D18" w:rsidRPr="00907D18" w:rsidRDefault="006E7277" w:rsidP="00907D18">
      <w:pPr>
        <w:spacing w:after="0"/>
        <w:rPr>
          <w:lang w:val="en-GB"/>
        </w:rPr>
      </w:pPr>
      <w:hyperlink r:id="rId65" w:anchor="post1531704" w:history="1">
        <w:r w:rsidR="00907D18" w:rsidRPr="00907D18">
          <w:rPr>
            <w:rStyle w:val="Lienhypertexte"/>
            <w:lang w:val="en-GB"/>
          </w:rPr>
          <w:t>Atlas HD-200S, 1ère INSTALL Glitch @@@@</w:t>
        </w:r>
      </w:hyperlink>
      <w:r w:rsidR="00907D18" w:rsidRPr="00907D18">
        <w:rPr>
          <w:lang w:val="en-GB"/>
        </w:rPr>
        <w:t xml:space="preserve"> </w:t>
      </w:r>
    </w:p>
    <w:p w:rsidR="00907D18" w:rsidRPr="00907D18" w:rsidRDefault="006E7277" w:rsidP="00907D18">
      <w:pPr>
        <w:spacing w:after="0"/>
        <w:rPr>
          <w:lang w:val="en-GB"/>
        </w:rPr>
      </w:pPr>
      <w:hyperlink r:id="rId66" w:anchor="post368392" w:history="1">
        <w:r w:rsidR="00907D18" w:rsidRPr="00907D18">
          <w:rPr>
            <w:rStyle w:val="Lienhypertexte"/>
            <w:lang w:val="en-GB"/>
          </w:rPr>
          <w:t>Atlas HD-x00 AIO PC Tools v2.00</w:t>
        </w:r>
      </w:hyperlink>
      <w:r w:rsidR="00907D18" w:rsidRPr="00907D18">
        <w:rPr>
          <w:lang w:val="en-GB"/>
        </w:rPr>
        <w:t xml:space="preserve"> </w:t>
      </w:r>
    </w:p>
    <w:p w:rsidR="00907D18" w:rsidRDefault="00907D18" w:rsidP="00907D18">
      <w:pPr>
        <w:spacing w:after="0"/>
        <w:ind w:left="720"/>
      </w:pPr>
      <w:r>
        <w:t xml:space="preserve">Azul - Bonsoir à tous, http://3.bp.blogspot.com/-P_hBNdYRPEQ/VXCOfIlJrtI/AAAAAAAAH6E/JhKWVsfbIOI/s1600/logo.png Pour des raisons pratiques, nous avons regroupé dans une application All-In-One (Tout-en-un) les dernières versions KYNGdes outils PC pour les démos Atlas HD-100 et HD-200s. </w:t>
      </w:r>
    </w:p>
    <w:p w:rsidR="00907D18" w:rsidRDefault="006E7277" w:rsidP="00907D18">
      <w:pPr>
        <w:spacing w:after="0"/>
      </w:pPr>
      <w:hyperlink r:id="rId67" w:anchor="post1361551" w:history="1">
        <w:r w:rsidR="00907D18">
          <w:rPr>
            <w:rStyle w:val="Lienhypertexte"/>
          </w:rPr>
          <w:t>Bannière d'information des chaînes atlas 100 hd</w:t>
        </w:r>
      </w:hyperlink>
      <w:r w:rsidR="00907D18">
        <w:t xml:space="preserve"> </w:t>
      </w:r>
    </w:p>
    <w:p w:rsidR="00907D18" w:rsidRDefault="00907D18" w:rsidP="00907D18">
      <w:pPr>
        <w:spacing w:after="0"/>
        <w:ind w:left="720"/>
      </w:pPr>
      <w:r>
        <w:t xml:space="preserve">Bannière d'information des chaînes http://1.bp.blogspot.com/-SXBT6y1vbVE/UubPTtTFXfI/AAAAAAAAFbU/62xBFFgfJDE/s1600/icones.png </w:t>
      </w:r>
    </w:p>
    <w:p w:rsidR="00907D18" w:rsidRPr="00907D18" w:rsidRDefault="006E7277" w:rsidP="00907D18">
      <w:pPr>
        <w:spacing w:after="0"/>
        <w:rPr>
          <w:lang w:val="en-GB"/>
        </w:rPr>
      </w:pPr>
      <w:hyperlink r:id="rId68" w:history="1">
        <w:r w:rsidR="00907D18" w:rsidRPr="00907D18">
          <w:rPr>
            <w:rStyle w:val="Lienhypertexte"/>
            <w:lang w:val="en-GB"/>
          </w:rPr>
          <w:t>BOOT + FAIL HD200 Bootloader B103</w:t>
        </w:r>
      </w:hyperlink>
      <w:r w:rsidR="00907D18" w:rsidRPr="00907D18">
        <w:rPr>
          <w:lang w:val="en-GB"/>
        </w:rPr>
        <w:t xml:space="preserve"> </w:t>
      </w:r>
    </w:p>
    <w:p w:rsidR="00907D18" w:rsidRPr="00907D18" w:rsidRDefault="00907D18" w:rsidP="00907D18">
      <w:pPr>
        <w:spacing w:after="0"/>
        <w:ind w:left="720"/>
        <w:rPr>
          <w:lang w:val="en-GB"/>
        </w:rPr>
      </w:pPr>
      <w:r w:rsidRPr="00907D18">
        <w:rPr>
          <w:lang w:val="en-GB"/>
        </w:rPr>
        <w:t xml:space="preserve">K.Y.N.G is the supplier of the best software application for Atlas, Cristor and Illusion set top boxes!! </w:t>
      </w:r>
    </w:p>
    <w:p w:rsidR="00907D18" w:rsidRPr="00907D18" w:rsidRDefault="006E7277" w:rsidP="00907D18">
      <w:pPr>
        <w:spacing w:after="0"/>
        <w:rPr>
          <w:lang w:val="en-GB"/>
        </w:rPr>
      </w:pPr>
      <w:hyperlink r:id="rId69" w:history="1">
        <w:r w:rsidR="00907D18" w:rsidRPr="00907D18">
          <w:rPr>
            <w:rStyle w:val="Lienhypertexte"/>
            <w:lang w:val="en-GB"/>
          </w:rPr>
          <w:t>C-line tester CCcam Newcam tester @@@@</w:t>
        </w:r>
      </w:hyperlink>
      <w:r w:rsidR="00907D18" w:rsidRPr="00907D18">
        <w:rPr>
          <w:lang w:val="en-GB"/>
        </w:rPr>
        <w:t xml:space="preserve"> </w:t>
      </w:r>
    </w:p>
    <w:p w:rsidR="00907D18" w:rsidRPr="00907D18" w:rsidRDefault="00907D18" w:rsidP="00907D18">
      <w:pPr>
        <w:spacing w:after="0"/>
        <w:ind w:left="720"/>
        <w:rPr>
          <w:lang w:val="en-GB"/>
        </w:rPr>
      </w:pPr>
      <w:r w:rsidRPr="00907D18">
        <w:rPr>
          <w:lang w:val="en-GB"/>
        </w:rPr>
        <w:t xml:space="preserve">Testious is a web application built to test multiple cccam and newcam lines at once. Insert the lines in the textarea, click the process button and wait for the results. </w:t>
      </w:r>
    </w:p>
    <w:p w:rsidR="00907D18" w:rsidRPr="00907D18" w:rsidRDefault="006E7277" w:rsidP="00907D18">
      <w:pPr>
        <w:spacing w:after="0"/>
        <w:rPr>
          <w:lang w:val="en-GB"/>
        </w:rPr>
      </w:pPr>
      <w:hyperlink r:id="rId70" w:anchor="post1536490" w:history="1">
        <w:r w:rsidR="00907D18" w:rsidRPr="00907D18">
          <w:rPr>
            <w:rStyle w:val="Lienhypertexte"/>
            <w:lang w:val="en-GB"/>
          </w:rPr>
          <w:t>C-line TUTO + Net File Editor V2</w:t>
        </w:r>
      </w:hyperlink>
      <w:r w:rsidR="00907D18" w:rsidRPr="00907D18">
        <w:rPr>
          <w:lang w:val="en-GB"/>
        </w:rPr>
        <w:t xml:space="preserve"> </w:t>
      </w:r>
    </w:p>
    <w:p w:rsidR="00907D18" w:rsidRDefault="006E7277" w:rsidP="00907D18">
      <w:pPr>
        <w:spacing w:after="0"/>
      </w:pPr>
      <w:hyperlink r:id="rId71" w:history="1">
        <w:r w:rsidR="00907D18">
          <w:rPr>
            <w:rStyle w:val="Lienhypertexte"/>
          </w:rPr>
          <w:t>CCcam GENERATEURS listes a ne pas louper @@@@@</w:t>
        </w:r>
      </w:hyperlink>
      <w:r w:rsidR="00907D18">
        <w:t xml:space="preserve"> </w:t>
      </w:r>
    </w:p>
    <w:p w:rsidR="00907D18" w:rsidRDefault="00907D18" w:rsidP="00907D18">
      <w:pPr>
        <w:spacing w:after="0"/>
        <w:ind w:left="720"/>
      </w:pPr>
      <w:proofErr w:type="gramStart"/>
      <w:r>
        <w:t>je</w:t>
      </w:r>
      <w:proofErr w:type="gramEnd"/>
      <w:r>
        <w:t xml:space="preserve"> viens vers vous avec une big liste de generateur profiter en bien un petit merci ca fait toujours plaisir http://www.clinebox.com/p/clinebox-beta.html http://strong.is-by.us/free22.php http://najm-s </w:t>
      </w:r>
    </w:p>
    <w:p w:rsidR="00907D18" w:rsidRPr="00907D18" w:rsidRDefault="006E7277" w:rsidP="00907D18">
      <w:pPr>
        <w:spacing w:after="0"/>
        <w:rPr>
          <w:lang w:val="en-GB"/>
        </w:rPr>
      </w:pPr>
      <w:hyperlink r:id="rId72" w:history="1">
        <w:r w:rsidR="00907D18" w:rsidRPr="00907D18">
          <w:rPr>
            <w:rStyle w:val="Lienhypertexte"/>
            <w:lang w:val="en-GB"/>
          </w:rPr>
          <w:t>Cccam Generator Free cccam server @@@</w:t>
        </w:r>
      </w:hyperlink>
      <w:r w:rsidR="00907D18" w:rsidRPr="00907D18">
        <w:rPr>
          <w:lang w:val="en-GB"/>
        </w:rPr>
        <w:t xml:space="preserve"> </w:t>
      </w:r>
    </w:p>
    <w:p w:rsidR="00907D18" w:rsidRDefault="006E7277" w:rsidP="00907D18">
      <w:pPr>
        <w:spacing w:after="0"/>
      </w:pPr>
      <w:hyperlink r:id="rId73" w:history="1">
        <w:r w:rsidR="00907D18">
          <w:rPr>
            <w:rStyle w:val="Lienhypertexte"/>
          </w:rPr>
          <w:t>Cccam Kyngland.blogspot.fr Générateurs</w:t>
        </w:r>
      </w:hyperlink>
      <w:r w:rsidR="00907D18">
        <w:t xml:space="preserve"> </w:t>
      </w:r>
    </w:p>
    <w:p w:rsidR="00907D18" w:rsidRDefault="00907D18" w:rsidP="00907D18">
      <w:pPr>
        <w:spacing w:after="0"/>
        <w:ind w:left="720"/>
      </w:pPr>
      <w:r>
        <w:t xml:space="preserve">Blog dédié aux démos sous soft KYNG et aux serveurs gratuits. </w:t>
      </w:r>
    </w:p>
    <w:p w:rsidR="00907D18" w:rsidRPr="00907D18" w:rsidRDefault="006E7277" w:rsidP="00907D18">
      <w:pPr>
        <w:spacing w:after="0"/>
        <w:rPr>
          <w:lang w:val="en-GB"/>
        </w:rPr>
      </w:pPr>
      <w:hyperlink r:id="rId74" w:history="1">
        <w:r w:rsidR="00907D18" w:rsidRPr="00907D18">
          <w:rPr>
            <w:rStyle w:val="Lienhypertexte"/>
            <w:lang w:val="en-GB"/>
          </w:rPr>
          <w:t>Cccam Newcamd Sharing</w:t>
        </w:r>
      </w:hyperlink>
      <w:r w:rsidR="00907D18" w:rsidRPr="00907D18">
        <w:rPr>
          <w:lang w:val="en-GB"/>
        </w:rPr>
        <w:t xml:space="preserve"> </w:t>
      </w:r>
    </w:p>
    <w:p w:rsidR="00907D18" w:rsidRPr="00907D18" w:rsidRDefault="006E7277" w:rsidP="00907D18">
      <w:pPr>
        <w:spacing w:after="0"/>
        <w:rPr>
          <w:lang w:val="en-GB"/>
        </w:rPr>
      </w:pPr>
      <w:hyperlink r:id="rId75" w:anchor="post1558297" w:history="1">
        <w:r w:rsidR="00907D18" w:rsidRPr="00907D18">
          <w:rPr>
            <w:rStyle w:val="Lienhypertexte"/>
            <w:lang w:val="en-GB"/>
          </w:rPr>
          <w:t>CCcam Openbox conseil C-line @@@@@</w:t>
        </w:r>
      </w:hyperlink>
      <w:r w:rsidR="00907D18" w:rsidRPr="00907D18">
        <w:rPr>
          <w:lang w:val="en-GB"/>
        </w:rPr>
        <w:t xml:space="preserve"> </w:t>
      </w:r>
    </w:p>
    <w:p w:rsidR="00907D18" w:rsidRDefault="00907D18" w:rsidP="00907D18">
      <w:pPr>
        <w:spacing w:after="0"/>
        <w:ind w:left="720"/>
      </w:pPr>
      <w:proofErr w:type="gramStart"/>
      <w:r>
        <w:t>Bonjour ,</w:t>
      </w:r>
      <w:proofErr w:type="gramEnd"/>
      <w:r>
        <w:t xml:space="preserve"> après diverses lectures sur ces démodulateurs, je me décide à franchir le pas et à le commander bientôt . Cependant je me pose encore la question du CCcam sur ces appareils. J'ai pu lire que </w:t>
      </w:r>
    </w:p>
    <w:p w:rsidR="00907D18" w:rsidRDefault="006E7277" w:rsidP="00907D18">
      <w:pPr>
        <w:spacing w:after="0"/>
      </w:pPr>
      <w:hyperlink r:id="rId76" w:history="1">
        <w:r w:rsidR="00907D18">
          <w:rPr>
            <w:rStyle w:val="Lienhypertexte"/>
          </w:rPr>
          <w:t>CCcam Openbox OK à 10 EURO/LIGNE @@@@@</w:t>
        </w:r>
      </w:hyperlink>
      <w:r w:rsidR="00907D18">
        <w:t xml:space="preserve"> </w:t>
      </w:r>
    </w:p>
    <w:p w:rsidR="00907D18" w:rsidRDefault="00907D18" w:rsidP="00907D18">
      <w:pPr>
        <w:spacing w:after="0"/>
        <w:ind w:left="720"/>
      </w:pPr>
      <w:r>
        <w:t xml:space="preserve">Bienvenue Chers dzsatiens : Bonne nouvelle, dorénavant tout le monde aura le droit de regarder toutes chaines cryptées en HD il suffit d’avoir 10 euro dans sa poche. Grace à la nouvelle structure de mes serveurs dorénavant ils peuvent supporter des milliers et des milliers de clients. Tout en gardant une stabilité remarquable. Je vous invite à tester pendant deux jours pour s’en rendre compte. (Toute personne qui a testé prière de laisser un commentaire jugeant la qualité </w:t>
      </w:r>
    </w:p>
    <w:p w:rsidR="00907D18" w:rsidRPr="006E7277" w:rsidRDefault="006E7277" w:rsidP="00907D18">
      <w:pPr>
        <w:spacing w:after="0"/>
      </w:pPr>
      <w:hyperlink r:id="rId77" w:anchor="post1407608" w:history="1">
        <w:r w:rsidR="00907D18" w:rsidRPr="006E7277">
          <w:rPr>
            <w:rStyle w:val="Lienhypertexte"/>
          </w:rPr>
          <w:t>CCcam server SHARINGAN_@@@@@</w:t>
        </w:r>
      </w:hyperlink>
      <w:r w:rsidR="00907D18" w:rsidRPr="006E7277">
        <w:t xml:space="preserve"> </w:t>
      </w:r>
    </w:p>
    <w:p w:rsidR="00907D18" w:rsidRDefault="00907D18" w:rsidP="00907D18">
      <w:pPr>
        <w:spacing w:after="0"/>
        <w:ind w:left="720"/>
      </w:pPr>
      <w:r w:rsidRPr="006E7277">
        <w:t xml:space="preserve">05x Free Cccam servers </w:t>
      </w:r>
      <w:proofErr w:type="gramStart"/>
      <w:r w:rsidRPr="006E7277">
        <w:t>25 .</w:t>
      </w:r>
      <w:proofErr w:type="gramEnd"/>
      <w:r w:rsidRPr="006E7277">
        <w:t xml:space="preserve"> </w:t>
      </w:r>
      <w:r>
        <w:t xml:space="preserve">04.2014 Télécharger: CCcam cliquez sur "Thanks" pour dire merci :) </w:t>
      </w:r>
    </w:p>
    <w:p w:rsidR="00907D18" w:rsidRDefault="006E7277" w:rsidP="00907D18">
      <w:pPr>
        <w:spacing w:after="0"/>
      </w:pPr>
      <w:hyperlink r:id="rId78" w:history="1">
        <w:r w:rsidR="00907D18">
          <w:rPr>
            <w:rStyle w:val="Lienhypertexte"/>
          </w:rPr>
          <w:t>CCcam Serveurs Free @@@@@</w:t>
        </w:r>
      </w:hyperlink>
      <w:r w:rsidR="00907D18">
        <w:t xml:space="preserve"> </w:t>
      </w:r>
    </w:p>
    <w:p w:rsidR="00907D18" w:rsidRDefault="00907D18" w:rsidP="00907D18">
      <w:pPr>
        <w:spacing w:after="0"/>
        <w:ind w:left="720"/>
      </w:pPr>
      <w:r>
        <w:t xml:space="preserve">CCcam Serveurs Free - Section réservée aux propositions et demandes d'accès gratuits </w:t>
      </w:r>
    </w:p>
    <w:p w:rsidR="00907D18" w:rsidRPr="00907D18" w:rsidRDefault="006E7277" w:rsidP="00907D18">
      <w:pPr>
        <w:spacing w:after="0"/>
        <w:rPr>
          <w:lang w:val="en-GB"/>
        </w:rPr>
      </w:pPr>
      <w:hyperlink r:id="rId79" w:history="1">
        <w:r w:rsidR="00907D18" w:rsidRPr="00907D18">
          <w:rPr>
            <w:rStyle w:val="Lienhypertexte"/>
            <w:lang w:val="en-GB"/>
          </w:rPr>
          <w:t>CCcam Sharing belge CCcam Newcamd Gratuits</w:t>
        </w:r>
      </w:hyperlink>
      <w:r w:rsidR="00907D18" w:rsidRPr="00907D18">
        <w:rPr>
          <w:lang w:val="en-GB"/>
        </w:rPr>
        <w:t xml:space="preserve"> </w:t>
      </w:r>
    </w:p>
    <w:p w:rsidR="00907D18" w:rsidRDefault="00907D18" w:rsidP="00907D18">
      <w:pPr>
        <w:spacing w:after="0"/>
        <w:ind w:left="720"/>
      </w:pPr>
      <w:r>
        <w:t xml:space="preserve">Serveur CCcam Gratuit Newcamd Gratuit Canalsat </w:t>
      </w:r>
    </w:p>
    <w:p w:rsidR="00907D18" w:rsidRPr="00907D18" w:rsidRDefault="006E7277" w:rsidP="00907D18">
      <w:pPr>
        <w:spacing w:after="0"/>
        <w:rPr>
          <w:lang w:val="en-GB"/>
        </w:rPr>
      </w:pPr>
      <w:hyperlink r:id="rId80" w:history="1">
        <w:r w:rsidR="00907D18" w:rsidRPr="00907D18">
          <w:rPr>
            <w:rStyle w:val="Lienhypertexte"/>
            <w:lang w:val="en-GB"/>
          </w:rPr>
          <w:t>CCcam tempolink (OK Openbox)</w:t>
        </w:r>
      </w:hyperlink>
      <w:r w:rsidR="00907D18" w:rsidRPr="00907D18">
        <w:rPr>
          <w:lang w:val="en-GB"/>
        </w:rPr>
        <w:t xml:space="preserve"> </w:t>
      </w:r>
    </w:p>
    <w:p w:rsidR="00907D18" w:rsidRPr="00907D18" w:rsidRDefault="006E7277" w:rsidP="00907D18">
      <w:pPr>
        <w:spacing w:after="0"/>
        <w:rPr>
          <w:lang w:val="en-GB"/>
        </w:rPr>
      </w:pPr>
      <w:hyperlink r:id="rId81" w:history="1">
        <w:r w:rsidR="00907D18" w:rsidRPr="00907D18">
          <w:rPr>
            <w:rStyle w:val="Lienhypertexte"/>
            <w:lang w:val="en-GB"/>
          </w:rPr>
          <w:t>CCcam/Newcamd ALGSHOP @@@@@</w:t>
        </w:r>
      </w:hyperlink>
      <w:r w:rsidR="00907D18" w:rsidRPr="00907D18">
        <w:rPr>
          <w:lang w:val="en-GB"/>
        </w:rPr>
        <w:t xml:space="preserve"> </w:t>
      </w:r>
    </w:p>
    <w:p w:rsidR="00907D18" w:rsidRPr="00907D18" w:rsidRDefault="00907D18" w:rsidP="00907D18">
      <w:pPr>
        <w:spacing w:after="0"/>
        <w:ind w:left="720"/>
        <w:rPr>
          <w:lang w:val="en-GB"/>
        </w:rPr>
      </w:pPr>
      <w:r w:rsidRPr="00907D18">
        <w:rPr>
          <w:lang w:val="en-GB"/>
        </w:rPr>
        <w:t xml:space="preserve">Hello, Pro CCcam/Newcamd Server Free to All 60 Real Local Card Based ON Germany VDS Server Link up 100 GB/S </w:t>
      </w:r>
    </w:p>
    <w:p w:rsidR="00907D18" w:rsidRPr="00907D18" w:rsidRDefault="006E7277" w:rsidP="00907D18">
      <w:pPr>
        <w:spacing w:after="0"/>
        <w:rPr>
          <w:lang w:val="en-GB"/>
        </w:rPr>
      </w:pPr>
      <w:hyperlink r:id="rId82" w:history="1">
        <w:r w:rsidR="00907D18" w:rsidRPr="00907D18">
          <w:rPr>
            <w:rStyle w:val="Lienhypertexte"/>
            <w:lang w:val="en-GB"/>
          </w:rPr>
          <w:t>CCcam4you.com FREE CCcam gen @@@@@</w:t>
        </w:r>
      </w:hyperlink>
      <w:r w:rsidR="00907D18" w:rsidRPr="00907D18">
        <w:rPr>
          <w:lang w:val="en-GB"/>
        </w:rPr>
        <w:t xml:space="preserve"> </w:t>
      </w:r>
    </w:p>
    <w:p w:rsidR="00907D18" w:rsidRPr="00907D18" w:rsidRDefault="00907D18" w:rsidP="00907D18">
      <w:pPr>
        <w:spacing w:after="0"/>
        <w:ind w:left="720"/>
        <w:rPr>
          <w:lang w:val="en-GB"/>
        </w:rPr>
      </w:pPr>
      <w:r w:rsidRPr="00907D18">
        <w:rPr>
          <w:lang w:val="en-GB"/>
        </w:rPr>
        <w:lastRenderedPageBreak/>
        <w:t xml:space="preserve">Get your special CCcam Line for </w:t>
      </w:r>
      <w:proofErr w:type="gramStart"/>
      <w:r w:rsidRPr="00907D18">
        <w:rPr>
          <w:lang w:val="en-GB"/>
        </w:rPr>
        <w:t>FREE ,</w:t>
      </w:r>
      <w:proofErr w:type="gramEnd"/>
      <w:r w:rsidRPr="00907D18">
        <w:rPr>
          <w:lang w:val="en-GB"/>
        </w:rPr>
        <w:t xml:space="preserve"> for 24 hours , All packages HD and SD , No Freez , Easy to get it , No ads . </w:t>
      </w:r>
    </w:p>
    <w:p w:rsidR="00907D18" w:rsidRDefault="006E7277" w:rsidP="00907D18">
      <w:pPr>
        <w:spacing w:after="0"/>
      </w:pPr>
      <w:hyperlink r:id="rId83" w:history="1">
        <w:r w:rsidR="00907D18">
          <w:rPr>
            <w:rStyle w:val="Lienhypertexte"/>
          </w:rPr>
          <w:t>Cccammania</w:t>
        </w:r>
        <w:proofErr w:type="gramStart"/>
        <w:r w:rsidR="00907D18">
          <w:rPr>
            <w:rStyle w:val="Lienhypertexte"/>
          </w:rPr>
          <w:t>;:</w:t>
        </w:r>
        <w:proofErr w:type="gramEnd"/>
        <w:r w:rsidR="00907D18">
          <w:rPr>
            <w:rStyle w:val="Lienhypertexte"/>
          </w:rPr>
          <w:t xml:space="preserve"> CCcam</w:t>
        </w:r>
      </w:hyperlink>
      <w:r w:rsidR="00907D18">
        <w:t xml:space="preserve"> </w:t>
      </w:r>
    </w:p>
    <w:p w:rsidR="00907D18" w:rsidRDefault="006E7277" w:rsidP="00907D18">
      <w:pPr>
        <w:spacing w:after="0"/>
      </w:pPr>
      <w:hyperlink r:id="rId84" w:history="1">
        <w:r w:rsidR="00907D18">
          <w:rPr>
            <w:rStyle w:val="Lienhypertexte"/>
          </w:rPr>
          <w:t>Cccammania: Générateur Cccam Gratuit ! Tempolink</w:t>
        </w:r>
      </w:hyperlink>
      <w:r w:rsidR="00907D18">
        <w:t xml:space="preserve"> </w:t>
      </w:r>
    </w:p>
    <w:p w:rsidR="00907D18" w:rsidRDefault="006E7277" w:rsidP="00907D18">
      <w:pPr>
        <w:spacing w:after="0"/>
      </w:pPr>
      <w:hyperlink r:id="rId85" w:anchor="post330862" w:history="1">
        <w:r w:rsidR="00907D18">
          <w:rPr>
            <w:rStyle w:val="Lienhypertexte"/>
          </w:rPr>
          <w:t>Clean sur ATLAS HD 100 &amp;ATLAS HD 200</w:t>
        </w:r>
      </w:hyperlink>
      <w:r w:rsidR="00907D18">
        <w:t xml:space="preserve"> </w:t>
      </w:r>
    </w:p>
    <w:p w:rsidR="00907D18" w:rsidRDefault="00907D18" w:rsidP="00907D18">
      <w:pPr>
        <w:spacing w:after="0"/>
        <w:ind w:left="720"/>
      </w:pPr>
      <w:r>
        <w:t xml:space="preserve">bonjour voici la méthode pour faire un clean et remettre a jour le démo, donc dans le futur prévoyez de changer le mainsoft:grin: ASSUREZ VOUS D'AVOIR LE BOOTLOADER A103 D’INSTALLÉ c'est a dire: avant tout prépares tes </w:t>
      </w:r>
      <w:proofErr w:type="gramStart"/>
      <w:r>
        <w:t>fichiers ,</w:t>
      </w:r>
      <w:proofErr w:type="gramEnd"/>
      <w:r>
        <w:t xml:space="preserve"> donc récupères la liste de chaines , le fichier sharing , récupères le dernier mainsoft Atlas HD-100 MainSoftware Axxx.rar sur le download, ensuite tu l'extrais et le renommes kyng_usb.kuu et tu mets sur une clé usb formattée en fat 32, ensuite tu fais le clean </w:t>
      </w:r>
    </w:p>
    <w:p w:rsidR="00907D18" w:rsidRDefault="006E7277" w:rsidP="00907D18">
      <w:pPr>
        <w:spacing w:after="0"/>
      </w:pPr>
      <w:hyperlink r:id="rId86" w:anchor="post1637453" w:history="1">
        <w:r w:rsidR="00907D18">
          <w:rPr>
            <w:rStyle w:val="Lienhypertexte"/>
          </w:rPr>
          <w:t>CLEAN Tuto HDx00 YOUTUBE</w:t>
        </w:r>
      </w:hyperlink>
      <w:r w:rsidR="00907D18">
        <w:t xml:space="preserve"> </w:t>
      </w:r>
    </w:p>
    <w:p w:rsidR="00907D18" w:rsidRDefault="00907D18" w:rsidP="00907D18">
      <w:pPr>
        <w:spacing w:after="0"/>
        <w:ind w:left="720"/>
      </w:pPr>
      <w:proofErr w:type="gramStart"/>
      <w:r>
        <w:t>bonjour</w:t>
      </w:r>
      <w:proofErr w:type="gramEnd"/>
      <w:r>
        <w:t xml:space="preserve"> voici la méthode pour faire un clean et remettre a jour le démo, donc dans le futur prévoyez de changer le mainsoft ASSUREZ VOUS D'AVOIR LE BOOTLOADER A103 D’INSTALLÉ pour le hd100 et 101 pour </w:t>
      </w:r>
    </w:p>
    <w:p w:rsidR="00907D18" w:rsidRPr="00907D18" w:rsidRDefault="006E7277" w:rsidP="00907D18">
      <w:pPr>
        <w:spacing w:after="0"/>
        <w:rPr>
          <w:lang w:val="en-GB"/>
        </w:rPr>
      </w:pPr>
      <w:hyperlink r:id="rId87" w:history="1">
        <w:r w:rsidR="00907D18" w:rsidRPr="00907D18">
          <w:rPr>
            <w:rStyle w:val="Lienhypertexte"/>
            <w:lang w:val="en-GB"/>
          </w:rPr>
          <w:t>Clés Atlas Hd-100 Canal Digitaal NL</w:t>
        </w:r>
      </w:hyperlink>
      <w:r w:rsidR="00907D18" w:rsidRPr="00907D18">
        <w:rPr>
          <w:lang w:val="en-GB"/>
        </w:rPr>
        <w:t xml:space="preserve"> </w:t>
      </w:r>
    </w:p>
    <w:p w:rsidR="00907D18" w:rsidRDefault="00907D18" w:rsidP="00907D18">
      <w:pPr>
        <w:spacing w:after="0"/>
        <w:ind w:left="720"/>
      </w:pPr>
      <w:r>
        <w:t xml:space="preserve">Salam &amp; bonjour à tous Je vous présente la méthode comment introduire les clés sur l'Atlas HD-100. J'ai introduit la clé de Canal Digitaal NL 19.2°E sur Irdeto comme exemple, la procédure est la même pour les autres systèmes de cryptage (Viaccess, Seca/Mediaguard, Nagravision, CryptoWorks) sauf pour le système "BISS" et "Fixed Control Words". On commence l'explication en image comme d'habitude : 1. Menu ==&gt; Conrôle d'accès </w:t>
      </w:r>
    </w:p>
    <w:p w:rsidR="00907D18" w:rsidRDefault="006E7277" w:rsidP="00907D18">
      <w:pPr>
        <w:spacing w:after="0"/>
      </w:pPr>
      <w:hyperlink r:id="rId88" w:anchor="post1449887" w:history="1">
        <w:r w:rsidR="00907D18">
          <w:rPr>
            <w:rStyle w:val="Lienhypertexte"/>
          </w:rPr>
          <w:t>COLLECTIF Analyse TP astra @@@@@</w:t>
        </w:r>
      </w:hyperlink>
      <w:r w:rsidR="00907D18">
        <w:t xml:space="preserve"> </w:t>
      </w:r>
    </w:p>
    <w:p w:rsidR="00907D18" w:rsidRDefault="00907D18" w:rsidP="00907D18">
      <w:pPr>
        <w:spacing w:after="0"/>
        <w:ind w:left="720"/>
      </w:pPr>
      <w:r>
        <w:t xml:space="preserve">Envoyé par jojoke Je vais regarder (assez occupé hier avec màj atlas+openbox). </w:t>
      </w:r>
      <w:proofErr w:type="gramStart"/>
      <w:r>
        <w:t>details</w:t>
      </w:r>
      <w:proofErr w:type="gramEnd"/>
      <w:r>
        <w:t xml:space="preserve"> KACE: http://forums.kyngdvb.com/showthread...Q-s-ET-ASTUCES Ce sera Astra tout court Astra2 existe mais a des </w:t>
      </w:r>
    </w:p>
    <w:p w:rsidR="00907D18" w:rsidRDefault="006E7277" w:rsidP="00907D18">
      <w:pPr>
        <w:spacing w:after="0"/>
      </w:pPr>
      <w:hyperlink r:id="rId89" w:anchor="post1635313" w:history="1">
        <w:r w:rsidR="00907D18">
          <w:rPr>
            <w:rStyle w:val="Lienhypertexte"/>
          </w:rPr>
          <w:t>Collectif Atlas HD 200 et antenne collective</w:t>
        </w:r>
      </w:hyperlink>
      <w:r w:rsidR="00907D18">
        <w:t xml:space="preserve"> </w:t>
      </w:r>
    </w:p>
    <w:p w:rsidR="00907D18" w:rsidRDefault="00907D18" w:rsidP="00907D18">
      <w:pPr>
        <w:spacing w:after="0"/>
        <w:ind w:left="720"/>
      </w:pPr>
      <w:r>
        <w:t xml:space="preserve">Bonjour, Depuis 1h, j'ai parcouru pas mal le forum et j'aurai encore quelques questions à vous poser :-) J'envisage d'acheter cet appareil d'ici 10 jours même si sur pas mal de sites, il semble </w:t>
      </w:r>
    </w:p>
    <w:p w:rsidR="00907D18" w:rsidRDefault="006E7277" w:rsidP="00907D18">
      <w:pPr>
        <w:spacing w:after="0"/>
      </w:pPr>
      <w:hyperlink r:id="rId90" w:anchor="post1551447" w:history="1">
        <w:r w:rsidR="00907D18">
          <w:rPr>
            <w:rStyle w:val="Lienhypertexte"/>
          </w:rPr>
          <w:t>COLLECTIF installation multi-switch @@@@@</w:t>
        </w:r>
      </w:hyperlink>
      <w:r w:rsidR="00907D18">
        <w:t xml:space="preserve"> </w:t>
      </w:r>
    </w:p>
    <w:p w:rsidR="00907D18" w:rsidRDefault="00907D18" w:rsidP="00907D18">
      <w:pPr>
        <w:spacing w:after="0"/>
        <w:ind w:left="720"/>
      </w:pPr>
      <w:r>
        <w:t xml:space="preserve">S </w:t>
      </w:r>
    </w:p>
    <w:p w:rsidR="00907D18" w:rsidRDefault="006E7277" w:rsidP="00907D18">
      <w:pPr>
        <w:spacing w:after="0"/>
      </w:pPr>
      <w:hyperlink r:id="rId91" w:anchor="post1572678" w:history="1">
        <w:proofErr w:type="gramStart"/>
        <w:r w:rsidR="00907D18">
          <w:rPr>
            <w:rStyle w:val="Lienhypertexte"/>
          </w:rPr>
          <w:t>collectif</w:t>
        </w:r>
        <w:proofErr w:type="gramEnd"/>
        <w:r w:rsidR="00907D18">
          <w:rPr>
            <w:rStyle w:val="Lienhypertexte"/>
          </w:rPr>
          <w:t xml:space="preserve"> solution possible xuo14 nok</w:t>
        </w:r>
      </w:hyperlink>
      <w:r w:rsidR="00907D18">
        <w:t xml:space="preserve"> </w:t>
      </w:r>
    </w:p>
    <w:p w:rsidR="00907D18" w:rsidRDefault="00907D18" w:rsidP="00907D18">
      <w:pPr>
        <w:spacing w:after="0"/>
        <w:ind w:left="720"/>
      </w:pPr>
      <w:r>
        <w:t xml:space="preserve">Envoyé par jojoke Je vais regarder (assez occupé hier avec màj atlas+openbox). </w:t>
      </w:r>
      <w:proofErr w:type="gramStart"/>
      <w:r>
        <w:t>details</w:t>
      </w:r>
      <w:proofErr w:type="gramEnd"/>
      <w:r>
        <w:t xml:space="preserve"> KACE: http://forums.kyngdvb.com/showthread...Q-s-ET-ASTUCES Ce sera Astra tout court Astra2 existe mais a des </w:t>
      </w:r>
    </w:p>
    <w:p w:rsidR="00907D18" w:rsidRDefault="006E7277" w:rsidP="00907D18">
      <w:pPr>
        <w:spacing w:after="0"/>
      </w:pPr>
      <w:hyperlink r:id="rId92" w:anchor="post1558030" w:history="1">
        <w:r w:rsidR="00907D18">
          <w:rPr>
            <w:rStyle w:val="Lienhypertexte"/>
          </w:rPr>
          <w:t>CONFIG SAT Hotbird-1/Astra-2</w:t>
        </w:r>
      </w:hyperlink>
      <w:r w:rsidR="00907D18">
        <w:t xml:space="preserve"> </w:t>
      </w:r>
    </w:p>
    <w:p w:rsidR="00907D18" w:rsidRDefault="00907D18" w:rsidP="00907D18">
      <w:pPr>
        <w:spacing w:after="0"/>
        <w:ind w:left="720"/>
      </w:pPr>
      <w:proofErr w:type="gramStart"/>
      <w:r>
        <w:t>bjr ,</w:t>
      </w:r>
      <w:proofErr w:type="gramEnd"/>
      <w:r>
        <w:t xml:space="preserve"> salam , ben ajrd8 j'ai la liste des chaines grisé avec le même nom de chaîne répeter plusieurs fois !!!! après un reboote ca c'est </w:t>
      </w:r>
      <w:proofErr w:type="gramStart"/>
      <w:r>
        <w:t>regler ,</w:t>
      </w:r>
      <w:proofErr w:type="gramEnd"/>
      <w:r>
        <w:t xml:space="preserve"> mais ; ca c'est reproduit cette aprem !!! </w:t>
      </w:r>
      <w:proofErr w:type="gramStart"/>
      <w:r>
        <w:t>si</w:t>
      </w:r>
      <w:proofErr w:type="gramEnd"/>
      <w:r>
        <w:t xml:space="preserve"> qq1 a eu </w:t>
      </w:r>
    </w:p>
    <w:p w:rsidR="00907D18" w:rsidRDefault="006E7277" w:rsidP="00907D18">
      <w:pPr>
        <w:spacing w:after="0"/>
      </w:pPr>
      <w:hyperlink r:id="rId93" w:anchor="post1558380" w:history="1">
        <w:r w:rsidR="00907D18">
          <w:rPr>
            <w:rStyle w:val="Lienhypertexte"/>
          </w:rPr>
          <w:t>CONFIG test DiSEqC xuo14 oscillateurs 8 SAT Astra @@@@@</w:t>
        </w:r>
      </w:hyperlink>
      <w:r w:rsidR="00907D18">
        <w:t xml:space="preserve"> </w:t>
      </w:r>
    </w:p>
    <w:p w:rsidR="00907D18" w:rsidRDefault="00907D18" w:rsidP="00907D18">
      <w:pPr>
        <w:spacing w:after="0"/>
        <w:ind w:left="720"/>
      </w:pPr>
      <w:r>
        <w:t xml:space="preserve">Envoyé par has93 Fichier joint 51726 Voila le fichier ! (Remarqué le fichier que vers 11H45). Il y a une grosse anomalie une série de canaux qui appartiennent à CSAT sont sur le SAT Hotbird? Cela </w:t>
      </w:r>
    </w:p>
    <w:p w:rsidR="00907D18" w:rsidRDefault="006E7277" w:rsidP="00907D18">
      <w:pPr>
        <w:spacing w:after="0"/>
      </w:pPr>
      <w:hyperlink r:id="rId94" w:history="1">
        <w:proofErr w:type="gramStart"/>
        <w:r w:rsidR="00907D18">
          <w:rPr>
            <w:rStyle w:val="Lienhypertexte"/>
          </w:rPr>
          <w:t>configuration</w:t>
        </w:r>
        <w:proofErr w:type="gramEnd"/>
        <w:r w:rsidR="00907D18">
          <w:rPr>
            <w:rStyle w:val="Lienhypertexte"/>
          </w:rPr>
          <w:t xml:space="preserve"> clé 3G avec le modem Dlink2750 U</w:t>
        </w:r>
      </w:hyperlink>
      <w:r w:rsidR="00907D18">
        <w:t xml:space="preserve"> </w:t>
      </w:r>
    </w:p>
    <w:p w:rsidR="00907D18" w:rsidRDefault="00907D18" w:rsidP="00907D18">
      <w:pPr>
        <w:spacing w:after="0"/>
        <w:ind w:left="720"/>
      </w:pPr>
      <w:r>
        <w:t xml:space="preserve">http://forums.kyngdvb.com/attachment.php?attachmentid=17656&amp;d=1387877530 Bonjour mes amis je mets aujourd’hui un petit tuto pour la configuration de la clé mobilis avec le modem Dlink2750 U qui prend en charge tous support Usb entre autre il </w:t>
      </w:r>
      <w:proofErr w:type="gramStart"/>
      <w:r>
        <w:t>fais</w:t>
      </w:r>
      <w:proofErr w:type="gramEnd"/>
      <w:r>
        <w:t xml:space="preserve"> aussi le role d'une station d'impression ou aussi le partage d'un disque dure externe http://forums.kyngdvb.com/attachment.php?attachmentid=17653&amp;d=1387877519 tous d'abord on sélectionne la connexion 3G en primary up link j'ai mis le </w:t>
      </w:r>
    </w:p>
    <w:p w:rsidR="00907D18" w:rsidRDefault="006E7277" w:rsidP="00907D18">
      <w:pPr>
        <w:spacing w:after="0"/>
      </w:pPr>
      <w:hyperlink r:id="rId95" w:anchor="post1584725" w:history="1">
        <w:r w:rsidR="00907D18">
          <w:rPr>
            <w:rStyle w:val="Lienhypertexte"/>
          </w:rPr>
          <w:t>Configuration des Tuners monobloc LNB Hotbird-1/Astra-2</w:t>
        </w:r>
      </w:hyperlink>
      <w:r w:rsidR="00907D18">
        <w:t xml:space="preserve"> </w:t>
      </w:r>
    </w:p>
    <w:p w:rsidR="00907D18" w:rsidRDefault="00907D18" w:rsidP="00907D18">
      <w:pPr>
        <w:spacing w:after="0"/>
        <w:ind w:left="720"/>
      </w:pPr>
      <w:r>
        <w:t xml:space="preserve">Bonjour, j'ai un atlas 200s et je n'arrive pas à avoir Hotbird et Astra en même temps en utilisant une tête double LNB, et pourtant ça marche bien sur ma dreambox 800se en utilisant l'option Diseq A/B </w:t>
      </w:r>
    </w:p>
    <w:p w:rsidR="00907D18" w:rsidRDefault="006E7277" w:rsidP="00907D18">
      <w:pPr>
        <w:spacing w:after="0"/>
      </w:pPr>
      <w:hyperlink r:id="rId96" w:history="1">
        <w:proofErr w:type="gramStart"/>
        <w:r w:rsidR="00907D18">
          <w:rPr>
            <w:rStyle w:val="Lienhypertexte"/>
          </w:rPr>
          <w:t>connecter</w:t>
        </w:r>
        <w:proofErr w:type="gramEnd"/>
        <w:r w:rsidR="00907D18">
          <w:rPr>
            <w:rStyle w:val="Lienhypertexte"/>
          </w:rPr>
          <w:t xml:space="preserve"> le HD100 a internet et utiliser les serveurs gratuits</w:t>
        </w:r>
      </w:hyperlink>
      <w:r w:rsidR="00907D18">
        <w:t xml:space="preserve"> </w:t>
      </w:r>
    </w:p>
    <w:p w:rsidR="00907D18" w:rsidRDefault="00907D18" w:rsidP="00907D18">
      <w:pPr>
        <w:spacing w:after="0"/>
        <w:ind w:left="720"/>
      </w:pPr>
      <w:r>
        <w:t xml:space="preserve">Salut voici comment connecter le HD100 a Internet et activé ces serveur gratuit 1. </w:t>
      </w:r>
      <w:proofErr w:type="gramStart"/>
      <w:r>
        <w:t>on</w:t>
      </w:r>
      <w:proofErr w:type="gramEnd"/>
      <w:r>
        <w:t xml:space="preserve"> va au MENU =&gt; paramétre systeme http://img11.hostingpics.net/pics/51429012042001.png ensuite les paramétre réseaux </w:t>
      </w:r>
    </w:p>
    <w:p w:rsidR="00907D18" w:rsidRDefault="006E7277" w:rsidP="00907D18">
      <w:pPr>
        <w:spacing w:after="0"/>
      </w:pPr>
      <w:hyperlink r:id="rId97" w:history="1">
        <w:r w:rsidR="00907D18">
          <w:rPr>
            <w:rStyle w:val="Lienhypertexte"/>
          </w:rPr>
          <w:t>CUBE =&gt; carte 018 OK sur Atlas</w:t>
        </w:r>
      </w:hyperlink>
      <w:r w:rsidR="00907D18">
        <w:t xml:space="preserve"> </w:t>
      </w:r>
    </w:p>
    <w:p w:rsidR="00907D18" w:rsidRDefault="00907D18" w:rsidP="00907D18">
      <w:pPr>
        <w:spacing w:after="0"/>
        <w:ind w:left="720"/>
      </w:pPr>
      <w:r>
        <w:t xml:space="preserve">Bonjour, Je suis abonné à canalsat depuis peu, et j'ai un cube à la maison. C'est le pire décodeur que j'ai été mené à utiliser en 10 ans !! Je voudrai donc le remplacer par un Atlas HD 200s. J'ai 2 </w:t>
      </w:r>
    </w:p>
    <w:p w:rsidR="00907D18" w:rsidRDefault="006E7277" w:rsidP="00907D18">
      <w:pPr>
        <w:spacing w:after="0"/>
      </w:pPr>
      <w:hyperlink r:id="rId98" w:anchor="post1511921" w:history="1">
        <w:proofErr w:type="gramStart"/>
        <w:r w:rsidR="00907D18">
          <w:rPr>
            <w:rStyle w:val="Lienhypertexte"/>
          </w:rPr>
          <w:t>déconnexions</w:t>
        </w:r>
        <w:proofErr w:type="gramEnd"/>
        <w:r w:rsidR="00907D18">
          <w:rPr>
            <w:rStyle w:val="Lienhypertexte"/>
          </w:rPr>
          <w:t xml:space="preserve"> sur leurs démos @@@@@</w:t>
        </w:r>
      </w:hyperlink>
      <w:r w:rsidR="00907D18">
        <w:t xml:space="preserve"> </w:t>
      </w:r>
    </w:p>
    <w:p w:rsidR="00907D18" w:rsidRDefault="00907D18" w:rsidP="00907D18">
      <w:pPr>
        <w:spacing w:after="0"/>
        <w:ind w:left="720"/>
      </w:pPr>
      <w:r>
        <w:lastRenderedPageBreak/>
        <w:t xml:space="preserve">Bonsoir, Certains auront remarqué que même malgré la bonne configuration réseau de leur récepteur (et la stabilité du net), même après avoir mis une adresse IP statique (pas de dhcp), des problèmes de </w:t>
      </w:r>
    </w:p>
    <w:p w:rsidR="00907D18" w:rsidRPr="00907D18" w:rsidRDefault="006E7277" w:rsidP="00907D18">
      <w:pPr>
        <w:spacing w:after="0"/>
        <w:rPr>
          <w:lang w:val="en-GB"/>
        </w:rPr>
      </w:pPr>
      <w:hyperlink r:id="rId99" w:anchor="post1397123" w:history="1">
        <w:r w:rsidR="00907D18" w:rsidRPr="00907D18">
          <w:rPr>
            <w:rStyle w:val="Lienhypertexte"/>
            <w:lang w:val="en-GB"/>
          </w:rPr>
          <w:t>Dongle + Hotbird/Astra 3 LNBs</w:t>
        </w:r>
      </w:hyperlink>
      <w:r w:rsidR="00907D18" w:rsidRPr="00907D18">
        <w:rPr>
          <w:lang w:val="en-GB"/>
        </w:rPr>
        <w:t xml:space="preserve"> </w:t>
      </w:r>
    </w:p>
    <w:p w:rsidR="00907D18" w:rsidRDefault="00907D18" w:rsidP="00907D18">
      <w:pPr>
        <w:spacing w:after="0"/>
        <w:ind w:left="720"/>
      </w:pPr>
      <w:r w:rsidRPr="00907D18">
        <w:rPr>
          <w:lang w:val="en-GB"/>
        </w:rPr>
        <w:t xml:space="preserve">Envoyé par Glitch Salut, Oh My </w:t>
      </w:r>
      <w:proofErr w:type="gramStart"/>
      <w:r w:rsidRPr="00907D18">
        <w:rPr>
          <w:lang w:val="en-GB"/>
        </w:rPr>
        <w:t>God !</w:t>
      </w:r>
      <w:proofErr w:type="gramEnd"/>
      <w:r w:rsidRPr="00907D18">
        <w:rPr>
          <w:lang w:val="en-GB"/>
        </w:rPr>
        <w:t xml:space="preserve"> </w:t>
      </w:r>
      <w:r>
        <w:t xml:space="preserve">On est tous des Zozos au final ...l'essentiel c'est d'en avoir conscience...suivez mon regard. Sinon pour en revenir au dongle AB3 : Jf83 tu as l'installation la </w:t>
      </w:r>
    </w:p>
    <w:p w:rsidR="00907D18" w:rsidRDefault="006E7277" w:rsidP="00907D18">
      <w:pPr>
        <w:spacing w:after="0"/>
      </w:pPr>
      <w:hyperlink r:id="rId100" w:anchor="post1584571" w:history="1">
        <w:r w:rsidR="00907D18">
          <w:rPr>
            <w:rStyle w:val="Lienhypertexte"/>
          </w:rPr>
          <w:t xml:space="preserve">Dongle 21B Signal à utiliser </w:t>
        </w:r>
      </w:hyperlink>
    </w:p>
    <w:p w:rsidR="00907D18" w:rsidRDefault="00907D18" w:rsidP="00907D18">
      <w:pPr>
        <w:spacing w:after="0"/>
        <w:ind w:left="720"/>
      </w:pPr>
      <w:r>
        <w:t xml:space="preserve">Re, J'ai du signal sur 11341 H 26462 (89 force / 78 qualité) Eutelsat 21B 11341.00 H C7 Wide DVB-S2 8PSK 26462 2/3 </w:t>
      </w:r>
    </w:p>
    <w:p w:rsidR="00907D18" w:rsidRDefault="006E7277" w:rsidP="00907D18">
      <w:pPr>
        <w:spacing w:after="0"/>
      </w:pPr>
      <w:hyperlink r:id="rId101" w:anchor="post1330195" w:history="1">
        <w:r w:rsidR="00907D18">
          <w:rPr>
            <w:rStyle w:val="Lienhypertexte"/>
          </w:rPr>
          <w:t>Dongle 5 sats (Nilesat out)</w:t>
        </w:r>
      </w:hyperlink>
      <w:r w:rsidR="00907D18">
        <w:t xml:space="preserve"> </w:t>
      </w:r>
    </w:p>
    <w:p w:rsidR="00907D18" w:rsidRDefault="00907D18" w:rsidP="00907D18">
      <w:pPr>
        <w:spacing w:after="0"/>
        <w:ind w:left="720"/>
      </w:pPr>
      <w:r>
        <w:t>Configuration du Dongle interne Atlas HD-200s http://forums.kyngdvb.com/attachment.php?attachmentid=16448&amp;d=1379669517 Tout d’abord</w:t>
      </w:r>
      <w:proofErr w:type="gramStart"/>
      <w:r>
        <w:t>..</w:t>
      </w:r>
      <w:proofErr w:type="gramEnd"/>
      <w:r>
        <w:t xml:space="preserve"> </w:t>
      </w:r>
    </w:p>
    <w:p w:rsidR="00907D18" w:rsidRDefault="006E7277" w:rsidP="00907D18">
      <w:pPr>
        <w:spacing w:after="0"/>
      </w:pPr>
      <w:hyperlink r:id="rId102" w:anchor="post1569192" w:history="1">
        <w:r w:rsidR="00907D18">
          <w:rPr>
            <w:rStyle w:val="Lienhypertexte"/>
          </w:rPr>
          <w:t>DONGLE AB3 déconseillé Europe @@@</w:t>
        </w:r>
      </w:hyperlink>
      <w:r w:rsidR="00907D18">
        <w:t xml:space="preserve"> </w:t>
      </w:r>
    </w:p>
    <w:p w:rsidR="00907D18" w:rsidRDefault="00907D18" w:rsidP="00907D18">
      <w:pPr>
        <w:spacing w:after="0"/>
        <w:ind w:left="720"/>
      </w:pPr>
      <w:r>
        <w:t xml:space="preserve">On a effacé mon message alors que je disais bravo à ceux qui peuvent m'aider pour le dongle avec bride 3 tête, aucun signal sur parabole 90cm :( </w:t>
      </w:r>
    </w:p>
    <w:p w:rsidR="00907D18" w:rsidRDefault="006E7277" w:rsidP="00907D18">
      <w:pPr>
        <w:spacing w:after="0"/>
      </w:pPr>
      <w:hyperlink r:id="rId103" w:history="1">
        <w:r w:rsidR="00907D18">
          <w:rPr>
            <w:rStyle w:val="Lienhypertexte"/>
          </w:rPr>
          <w:t>Dongle Atlas hd-200 fonction</w:t>
        </w:r>
      </w:hyperlink>
      <w:r w:rsidR="00907D18">
        <w:t xml:space="preserve"> </w:t>
      </w:r>
    </w:p>
    <w:p w:rsidR="00907D18" w:rsidRDefault="00907D18" w:rsidP="00907D18">
      <w:pPr>
        <w:spacing w:after="0"/>
        <w:ind w:left="720"/>
      </w:pPr>
      <w:r>
        <w:t xml:space="preserve">Bonjour à Tous, Je me pose beaucoup de questions sur cette fonction dongle sur ces demos Atlas. -Explication et principe du dongle. -Territoire </w:t>
      </w:r>
      <w:proofErr w:type="gramStart"/>
      <w:r>
        <w:t>concerner</w:t>
      </w:r>
      <w:proofErr w:type="gramEnd"/>
      <w:r>
        <w:t xml:space="preserve"> pour la fonction dongle. -Dongle Atlas VS </w:t>
      </w:r>
    </w:p>
    <w:p w:rsidR="00907D18" w:rsidRDefault="006E7277" w:rsidP="00907D18">
      <w:pPr>
        <w:spacing w:after="0"/>
      </w:pPr>
      <w:hyperlink r:id="rId104" w:anchor="post1471241" w:history="1">
        <w:r w:rsidR="00907D18">
          <w:rPr>
            <w:rStyle w:val="Lienhypertexte"/>
          </w:rPr>
          <w:t>Dongle Atlas HD200s variantes 3LNB</w:t>
        </w:r>
      </w:hyperlink>
      <w:r w:rsidR="00907D18">
        <w:t xml:space="preserve"> </w:t>
      </w:r>
    </w:p>
    <w:p w:rsidR="00907D18" w:rsidRDefault="00907D18" w:rsidP="00907D18">
      <w:pPr>
        <w:spacing w:after="0"/>
        <w:ind w:left="720"/>
      </w:pPr>
      <w:proofErr w:type="gramStart"/>
      <w:r>
        <w:t>salut</w:t>
      </w:r>
      <w:proofErr w:type="gramEnd"/>
      <w:r>
        <w:t xml:space="preserve"> les gars, Avant tout petit rappel de mon ancienne installation pour ne pas revenir dessus ma config sat : Je redonne ma config : - parabole 85 cm, support 3 lnb (AB3, ASTRA/HOTBIRD) - une lnb </w:t>
      </w:r>
    </w:p>
    <w:p w:rsidR="00907D18" w:rsidRDefault="006E7277" w:rsidP="00907D18">
      <w:pPr>
        <w:spacing w:after="0"/>
      </w:pPr>
      <w:hyperlink r:id="rId105" w:anchor="post1536138" w:history="1">
        <w:r w:rsidR="00907D18">
          <w:rPr>
            <w:rStyle w:val="Lienhypertexte"/>
          </w:rPr>
          <w:t>Dongle collier pour 19.2E &amp; 21.6E</w:t>
        </w:r>
      </w:hyperlink>
      <w:r w:rsidR="00907D18">
        <w:t xml:space="preserve"> </w:t>
      </w:r>
    </w:p>
    <w:p w:rsidR="00907D18" w:rsidRDefault="00907D18" w:rsidP="00907D18">
      <w:pPr>
        <w:spacing w:after="0"/>
        <w:ind w:left="720"/>
      </w:pPr>
      <w:r>
        <w:t xml:space="preserve">CanalSat HD : tres stable TNT france : tres stable sur Astra 19 </w:t>
      </w:r>
    </w:p>
    <w:p w:rsidR="00907D18" w:rsidRDefault="006E7277" w:rsidP="00907D18">
      <w:pPr>
        <w:spacing w:after="0"/>
      </w:pPr>
      <w:hyperlink r:id="rId106" w:anchor="post1504074" w:history="1">
        <w:r w:rsidR="00907D18">
          <w:rPr>
            <w:rStyle w:val="Lienhypertexte"/>
          </w:rPr>
          <w:t>Dongle colliers bride sat rapprochés</w:t>
        </w:r>
      </w:hyperlink>
      <w:r w:rsidR="00907D18">
        <w:t xml:space="preserve"> </w:t>
      </w:r>
    </w:p>
    <w:p w:rsidR="00907D18" w:rsidRDefault="00907D18" w:rsidP="00907D18">
      <w:pPr>
        <w:spacing w:after="0"/>
        <w:ind w:left="720"/>
      </w:pPr>
      <w:r>
        <w:t xml:space="preserve">La gentillesse sa ne fatigue pas ;) </w:t>
      </w:r>
    </w:p>
    <w:p w:rsidR="00907D18" w:rsidRDefault="006E7277" w:rsidP="00907D18">
      <w:pPr>
        <w:spacing w:after="0"/>
      </w:pPr>
      <w:hyperlink r:id="rId107" w:anchor="post1562408" w:history="1">
        <w:r w:rsidR="00907D18">
          <w:rPr>
            <w:rStyle w:val="Lienhypertexte"/>
          </w:rPr>
          <w:t>Dongle DiSEqC ATLAS 200 avec 3 LNB</w:t>
        </w:r>
      </w:hyperlink>
      <w:r w:rsidR="00907D18">
        <w:t xml:space="preserve"> </w:t>
      </w:r>
    </w:p>
    <w:p w:rsidR="00907D18" w:rsidRDefault="00907D18" w:rsidP="00907D18">
      <w:pPr>
        <w:spacing w:after="0"/>
        <w:ind w:left="720"/>
      </w:pPr>
      <w:r>
        <w:t xml:space="preserve">Bonjour, Je viens d'installer une parabole avec 3 LNB (13-19-28.2) sur mon atlas 200 HD et pour utiliser pleinement mon démo ATLAS 200, je ne sais pas comment configurer les tuners </w:t>
      </w:r>
      <w:proofErr w:type="gramStart"/>
      <w:r>
        <w:t>du</w:t>
      </w:r>
      <w:proofErr w:type="gramEnd"/>
      <w:r>
        <w:t xml:space="preserve"> démo. Quelqu'un </w:t>
      </w:r>
    </w:p>
    <w:p w:rsidR="00907D18" w:rsidRDefault="006E7277" w:rsidP="00907D18">
      <w:pPr>
        <w:spacing w:after="0"/>
      </w:pPr>
      <w:hyperlink r:id="rId108" w:anchor="post1637628" w:history="1">
        <w:r w:rsidR="00907D18">
          <w:rPr>
            <w:rStyle w:val="Lienhypertexte"/>
          </w:rPr>
          <w:t>Dongle freeze ab1</w:t>
        </w:r>
      </w:hyperlink>
      <w:r w:rsidR="00907D18">
        <w:t xml:space="preserve"> </w:t>
      </w:r>
    </w:p>
    <w:p w:rsidR="00907D18" w:rsidRDefault="00907D18" w:rsidP="00907D18">
      <w:pPr>
        <w:spacing w:after="0"/>
        <w:ind w:left="720"/>
      </w:pPr>
      <w:r>
        <w:t xml:space="preserve">Bonjour a tous alors tout d abord merci a tous pour votre aide et conseils, j ai reçu mon hd200 commande chez satenco reçu le lendemain. </w:t>
      </w:r>
      <w:proofErr w:type="gramStart"/>
      <w:r>
        <w:t>j'ai</w:t>
      </w:r>
      <w:proofErr w:type="gramEnd"/>
      <w:r>
        <w:t xml:space="preserve"> tout installé, connecté la lnb 2 sur ab1pour le dongle, </w:t>
      </w:r>
    </w:p>
    <w:p w:rsidR="00907D18" w:rsidRDefault="006E7277" w:rsidP="00907D18">
      <w:pPr>
        <w:spacing w:after="0"/>
      </w:pPr>
      <w:hyperlink r:id="rId109" w:anchor="post1566928" w:history="1">
        <w:r w:rsidR="00907D18">
          <w:rPr>
            <w:rStyle w:val="Lienhypertexte"/>
          </w:rPr>
          <w:t>Dongle Frequences @@@ AB3 nok france</w:t>
        </w:r>
      </w:hyperlink>
      <w:r w:rsidR="00907D18">
        <w:t xml:space="preserve"> </w:t>
      </w:r>
    </w:p>
    <w:p w:rsidR="00907D18" w:rsidRDefault="00907D18" w:rsidP="00907D18">
      <w:pPr>
        <w:spacing w:after="0"/>
        <w:ind w:left="720"/>
      </w:pPr>
      <w:r>
        <w:t xml:space="preserve">Bonjour à tous, J'ai un atlas hd200 qui fonctionne parfaitement avec les free serveur. Je suis sur Astra 19.2E. Si j'essaye de faire fonctionner le dongle interne sur Atlantic Bird 3 (5W) ... Cela ne </w:t>
      </w:r>
    </w:p>
    <w:p w:rsidR="00907D18" w:rsidRDefault="006E7277" w:rsidP="00907D18">
      <w:pPr>
        <w:spacing w:after="0"/>
      </w:pPr>
      <w:hyperlink r:id="rId110" w:anchor="post1560232" w:history="1">
        <w:r w:rsidR="00907D18">
          <w:rPr>
            <w:rStyle w:val="Lienhypertexte"/>
          </w:rPr>
          <w:t>Dongle interne 21.5E Atlas HD-200s</w:t>
        </w:r>
      </w:hyperlink>
      <w:r w:rsidR="00907D18">
        <w:t xml:space="preserve"> </w:t>
      </w:r>
    </w:p>
    <w:p w:rsidR="00907D18" w:rsidRDefault="00907D18" w:rsidP="00907D18">
      <w:pPr>
        <w:spacing w:after="0"/>
        <w:ind w:left="720"/>
      </w:pPr>
      <w:r>
        <w:t xml:space="preserve">Oh "Grand Zenka" si seulement tu pouvais m'installer mon Atlas200 en dongle je serai ton serviteur pour toujours lol, tu me sembles tellement expert dans ce domaine, j'ai un bride comme toi </w:t>
      </w:r>
    </w:p>
    <w:p w:rsidR="00907D18" w:rsidRPr="00907D18" w:rsidRDefault="006E7277" w:rsidP="00907D18">
      <w:pPr>
        <w:spacing w:after="0"/>
        <w:rPr>
          <w:lang w:val="en-GB"/>
        </w:rPr>
      </w:pPr>
      <w:hyperlink r:id="rId111" w:history="1">
        <w:r w:rsidR="00907D18" w:rsidRPr="00907D18">
          <w:rPr>
            <w:rStyle w:val="Lienhypertexte"/>
            <w:lang w:val="en-GB"/>
          </w:rPr>
          <w:t>Dongle interne Atlas HD-200s AB3 out =&gt; AB1</w:t>
        </w:r>
      </w:hyperlink>
      <w:r w:rsidR="00907D18" w:rsidRPr="00907D18">
        <w:rPr>
          <w:lang w:val="en-GB"/>
        </w:rPr>
        <w:t xml:space="preserve"> </w:t>
      </w:r>
    </w:p>
    <w:p w:rsidR="00907D18" w:rsidRDefault="00907D18" w:rsidP="00907D18">
      <w:pPr>
        <w:spacing w:after="0"/>
        <w:ind w:left="720"/>
      </w:pPr>
      <w:proofErr w:type="gramStart"/>
      <w:r>
        <w:t>salut</w:t>
      </w:r>
      <w:proofErr w:type="gramEnd"/>
      <w:r>
        <w:t xml:space="preserve"> les gars, Avant tout petit rappel de mon ancienne installation pour ne pas revenir dessus ma config sat : Je redonne ma config : - parabole 85 cm, support 3 lnb (AB3, ASTRA/HOTBIRD) - une lnb </w:t>
      </w:r>
    </w:p>
    <w:p w:rsidR="00907D18" w:rsidRDefault="006E7277" w:rsidP="00907D18">
      <w:pPr>
        <w:spacing w:after="0"/>
      </w:pPr>
      <w:hyperlink r:id="rId112" w:anchor="post1353101" w:history="1">
        <w:r w:rsidR="00907D18">
          <w:rPr>
            <w:rStyle w:val="Lienhypertexte"/>
          </w:rPr>
          <w:t>Dongle interne HD-200s Schémas de principe</w:t>
        </w:r>
      </w:hyperlink>
      <w:r w:rsidR="00907D18">
        <w:t xml:space="preserve"> </w:t>
      </w:r>
    </w:p>
    <w:p w:rsidR="00907D18" w:rsidRDefault="00907D18" w:rsidP="00907D18">
      <w:pPr>
        <w:spacing w:after="0"/>
        <w:ind w:left="720"/>
      </w:pPr>
      <w:r>
        <w:t xml:space="preserve">Bonjour à tous Ci-dessous le schéma montrant l'installation du Dongle interne de l'Atlas HD-200s: http://nsa33.casimages.com/img/2013/08/20/13082005131888438.png </w:t>
      </w:r>
    </w:p>
    <w:p w:rsidR="00907D18" w:rsidRDefault="006E7277" w:rsidP="00907D18">
      <w:pPr>
        <w:spacing w:after="0"/>
      </w:pPr>
      <w:hyperlink r:id="rId113" w:anchor="post1581235" w:history="1">
        <w:r w:rsidR="00907D18">
          <w:rPr>
            <w:rStyle w:val="Lienhypertexte"/>
          </w:rPr>
          <w:t>Dongle W6 sans toucher à la parabole</w:t>
        </w:r>
      </w:hyperlink>
      <w:r w:rsidR="00907D18">
        <w:t xml:space="preserve"> </w:t>
      </w:r>
    </w:p>
    <w:p w:rsidR="00907D18" w:rsidRDefault="00907D18" w:rsidP="00907D18">
      <w:pPr>
        <w:spacing w:after="0"/>
        <w:ind w:left="720"/>
      </w:pPr>
      <w:r>
        <w:t xml:space="preserve">Envoyé par t_arrache Je suis sincèrement désolé Zenka, je n'ai pas été capable d'accrocher le signal sur le 21.6E. Les fréquences que j'ai trouvé sur le net par rapport à ce satellite et celle que j'av </w:t>
      </w:r>
    </w:p>
    <w:p w:rsidR="00907D18" w:rsidRDefault="006E7277" w:rsidP="00907D18">
      <w:pPr>
        <w:spacing w:after="0"/>
      </w:pPr>
      <w:hyperlink r:id="rId114" w:history="1">
        <w:r w:rsidR="00907D18">
          <w:rPr>
            <w:rStyle w:val="Lienhypertexte"/>
          </w:rPr>
          <w:t>EPG détails</w:t>
        </w:r>
      </w:hyperlink>
      <w:r w:rsidR="00907D18">
        <w:t xml:space="preserve"> </w:t>
      </w:r>
    </w:p>
    <w:p w:rsidR="00907D18" w:rsidRDefault="00907D18" w:rsidP="00907D18">
      <w:pPr>
        <w:spacing w:after="0"/>
        <w:ind w:left="720"/>
      </w:pPr>
      <w:r>
        <w:t xml:space="preserve">Bonjour, une fonction intéressante des dream, et de visualiser la liste des programmes en cours, avec un niveau d'avancement de l’émission. Cela permet de zapper et de faire un choix super vite. Sur l'atlas, j'ai l'impression que la fonction est très limités, c'est à dire qu'il est possible de consulter le prog en cours, mais globalement c'est assez peu convivial. Je me trompe? </w:t>
      </w:r>
    </w:p>
    <w:p w:rsidR="00907D18" w:rsidRDefault="006E7277" w:rsidP="00907D18">
      <w:pPr>
        <w:spacing w:after="0"/>
      </w:pPr>
      <w:hyperlink r:id="rId115" w:anchor="post1622427" w:history="1">
        <w:proofErr w:type="gramStart"/>
        <w:r w:rsidR="00907D18">
          <w:rPr>
            <w:rStyle w:val="Lienhypertexte"/>
          </w:rPr>
          <w:t>erreur</w:t>
        </w:r>
        <w:proofErr w:type="gramEnd"/>
        <w:r w:rsidR="00907D18">
          <w:rPr>
            <w:rStyle w:val="Lienhypertexte"/>
          </w:rPr>
          <w:t xml:space="preserve"> 84.52 atlas hd 200 = bootloader à recharger ???</w:t>
        </w:r>
      </w:hyperlink>
      <w:r w:rsidR="00907D18">
        <w:t xml:space="preserve"> </w:t>
      </w:r>
    </w:p>
    <w:p w:rsidR="00907D18" w:rsidRDefault="00907D18" w:rsidP="00907D18">
      <w:pPr>
        <w:spacing w:after="0"/>
        <w:ind w:left="720"/>
      </w:pPr>
      <w:r>
        <w:t xml:space="preserve">A VERIFIER </w:t>
      </w:r>
    </w:p>
    <w:p w:rsidR="00907D18" w:rsidRDefault="006E7277" w:rsidP="00907D18">
      <w:pPr>
        <w:spacing w:after="0"/>
      </w:pPr>
      <w:hyperlink r:id="rId116" w:anchor="post1591180" w:history="1">
        <w:r w:rsidR="00907D18">
          <w:rPr>
            <w:rStyle w:val="Lienhypertexte"/>
          </w:rPr>
          <w:t>FAIL sur HD200 suite coupure courant en mise à jour, de l'aide SVP</w:t>
        </w:r>
      </w:hyperlink>
      <w:r w:rsidR="00907D18">
        <w:t xml:space="preserve"> </w:t>
      </w:r>
    </w:p>
    <w:p w:rsidR="00907D18" w:rsidRDefault="00907D18" w:rsidP="00907D18">
      <w:pPr>
        <w:spacing w:after="0"/>
        <w:ind w:left="720"/>
      </w:pPr>
      <w:r>
        <w:lastRenderedPageBreak/>
        <w:t xml:space="preserve">Bonjour à tous, en mettant à jour la version 116 de mon HD200 il y'a eu une coupure de courant, du coup il m'affiche toujours FAIL merci de votre aide pour régler ce problème Cordialement </w:t>
      </w:r>
    </w:p>
    <w:p w:rsidR="00907D18" w:rsidRDefault="006E7277" w:rsidP="00907D18">
      <w:pPr>
        <w:spacing w:after="0"/>
      </w:pPr>
      <w:hyperlink r:id="rId117" w:anchor="post1645640" w:history="1">
        <w:r w:rsidR="00907D18">
          <w:rPr>
            <w:rStyle w:val="Lienhypertexte"/>
          </w:rPr>
          <w:t>FAIL-suite sur HD200 suite coupure courant en mise à jour, de l'aide SVP</w:t>
        </w:r>
      </w:hyperlink>
      <w:r w:rsidR="00907D18">
        <w:t xml:space="preserve"> </w:t>
      </w:r>
    </w:p>
    <w:p w:rsidR="00907D18" w:rsidRDefault="00907D18" w:rsidP="00907D18">
      <w:pPr>
        <w:spacing w:after="0"/>
        <w:ind w:left="720"/>
      </w:pPr>
      <w:r>
        <w:t xml:space="preserve">Bonjour à tous, en mettant à jour la version 116 de mon HD200 il y'a eu une coupure de courant, du coup il m'affiche toujours FAIL merci de votre aide pour régler ce problème Cordialement </w:t>
      </w:r>
    </w:p>
    <w:p w:rsidR="00907D18" w:rsidRDefault="006E7277" w:rsidP="00907D18">
      <w:pPr>
        <w:spacing w:after="0"/>
      </w:pPr>
      <w:hyperlink r:id="rId118" w:history="1">
        <w:r w:rsidR="00907D18">
          <w:rPr>
            <w:rStyle w:val="Lienhypertexte"/>
          </w:rPr>
          <w:t>FAIL" sur Atlas HD-100: Résolution du problème</w:t>
        </w:r>
      </w:hyperlink>
      <w:r w:rsidR="00907D18">
        <w:t xml:space="preserve"> </w:t>
      </w:r>
    </w:p>
    <w:p w:rsidR="00907D18" w:rsidRDefault="00907D18" w:rsidP="00907D18">
      <w:pPr>
        <w:spacing w:after="0"/>
        <w:ind w:left="720"/>
      </w:pPr>
      <w:r>
        <w:t xml:space="preserve">Pour ceux qui ont tombé sur le problème FAIL sur </w:t>
      </w:r>
      <w:proofErr w:type="gramStart"/>
      <w:r>
        <w:t>l' ATLAS</w:t>
      </w:r>
      <w:proofErr w:type="gramEnd"/>
      <w:r>
        <w:t xml:space="preserve">-HD100 il suffit de renommer la dernière mise a jour sous le nom " kyng_usb.kuu " et la mettre dans un usb formater en fat32 - D e </w:t>
      </w:r>
    </w:p>
    <w:p w:rsidR="00907D18" w:rsidRDefault="006E7277" w:rsidP="00907D18">
      <w:pPr>
        <w:spacing w:after="0"/>
      </w:pPr>
      <w:hyperlink r:id="rId119" w:history="1">
        <w:r w:rsidR="00907D18">
          <w:rPr>
            <w:rStyle w:val="Lienhypertexte"/>
          </w:rPr>
          <w:t>FAQ KYNG Mania</w:t>
        </w:r>
      </w:hyperlink>
      <w:r w:rsidR="00907D18">
        <w:t xml:space="preserve"> </w:t>
      </w:r>
    </w:p>
    <w:p w:rsidR="00907D18" w:rsidRDefault="00907D18" w:rsidP="00907D18">
      <w:pPr>
        <w:spacing w:after="0"/>
        <w:ind w:left="720"/>
      </w:pPr>
      <w:r>
        <w:t xml:space="preserve">KYNGSTORM FAQ –   Questions Fréquemment Posées  Nous vous proposons une FAQ, qui est une liste faisant la synthèse des questions posées de manière récurrente sur les démos sous soft Kyng, accompagnées des réponses correspondantes. Ces questions sont regroupées afin de faire profiter tout le monde et d’éviter aussi que les mêmes questions soient toujours… </w:t>
      </w:r>
    </w:p>
    <w:p w:rsidR="00907D18" w:rsidRDefault="006E7277" w:rsidP="00907D18">
      <w:pPr>
        <w:spacing w:after="0"/>
      </w:pPr>
      <w:hyperlink r:id="rId120" w:history="1">
        <w:r w:rsidR="00907D18">
          <w:rPr>
            <w:rStyle w:val="Lienhypertexte"/>
          </w:rPr>
          <w:t>FAQ HD100 Atlas</w:t>
        </w:r>
      </w:hyperlink>
      <w:r w:rsidR="00907D18">
        <w:t xml:space="preserve"> </w:t>
      </w:r>
    </w:p>
    <w:p w:rsidR="00907D18" w:rsidRDefault="00907D18" w:rsidP="00907D18">
      <w:pPr>
        <w:spacing w:after="0"/>
        <w:ind w:left="720"/>
      </w:pPr>
      <w:proofErr w:type="gramStart"/>
      <w:r>
        <w:t>:fool:KYNGSTORM</w:t>
      </w:r>
      <w:proofErr w:type="gramEnd"/>
      <w:r>
        <w:t xml:space="preserve"> FAQ –http://3.bp.blogspot.com/-Foje8m6409E/UopEDFRq64I/AAAAAAAAFEM/u36ULHS-lLo/s1600/faq.png Questions Fréquemment Posées Nous vous proposons une FAQ, qui est une liste faisant la synthèse des questions posées de manière récurrente sur les démos sous soft Kyng, accompagnées des réponses correspondantes. Ces questions sont regroupées afin de faire profiter tout le monde et d’éviter aussi que les mêmes questions soient toujours reposées. NB : Certaines réponses </w:t>
      </w:r>
    </w:p>
    <w:p w:rsidR="00907D18" w:rsidRDefault="006E7277" w:rsidP="00907D18">
      <w:pPr>
        <w:spacing w:after="0"/>
      </w:pPr>
      <w:hyperlink r:id="rId121" w:history="1">
        <w:r w:rsidR="00907D18">
          <w:rPr>
            <w:rStyle w:val="Lienhypertexte"/>
          </w:rPr>
          <w:t xml:space="preserve">FAVORIS CREATION Atlas HD100 Tuto </w:t>
        </w:r>
      </w:hyperlink>
    </w:p>
    <w:p w:rsidR="00907D18" w:rsidRDefault="00907D18" w:rsidP="00907D18">
      <w:pPr>
        <w:spacing w:after="0"/>
        <w:ind w:left="720"/>
      </w:pPr>
      <w:r>
        <w:t xml:space="preserve">1- Aller dans « Menu/Gestion des chaînes » et appuyer sur le bouton OK. http://3.bp.blogspot.com/-l_mplyanIis/T6ETETGr9fI/AAAAAAAAA1I/rn_afjNdzEg/s320/Fav1.jpg 2- Dans « Gestion des chaînes », choisir « Editeur de chaînes ». http://1.bp.blogspot.com/-QaTK5ybCkME/T6ETFNTU3JI/AAAAAAAAA1M/NjXQKO3dt_E/s320/Fav2.jpg </w:t>
      </w:r>
    </w:p>
    <w:p w:rsidR="00907D18" w:rsidRDefault="006E7277" w:rsidP="00907D18">
      <w:pPr>
        <w:spacing w:after="0"/>
      </w:pPr>
      <w:hyperlink r:id="rId122" w:anchor="post1550038" w:history="1">
        <w:r w:rsidR="00907D18">
          <w:rPr>
            <w:rStyle w:val="Lienhypertexte"/>
          </w:rPr>
          <w:t>Favoris interchanger à la télécommande @@@@</w:t>
        </w:r>
      </w:hyperlink>
      <w:r w:rsidR="00907D18">
        <w:t xml:space="preserve"> </w:t>
      </w:r>
    </w:p>
    <w:p w:rsidR="00907D18" w:rsidRDefault="00907D18" w:rsidP="00907D18">
      <w:pPr>
        <w:spacing w:after="0"/>
        <w:ind w:left="720"/>
      </w:pPr>
      <w:r>
        <w:t xml:space="preserve">bonjour je vient d'installer mon hd 200 qui au passage est une vrai bombe c le top comme demo quand </w:t>
      </w:r>
      <w:proofErr w:type="gramStart"/>
      <w:r>
        <w:t>meme .</w:t>
      </w:r>
      <w:proofErr w:type="gramEnd"/>
      <w:r>
        <w:t xml:space="preserve"> </w:t>
      </w:r>
      <w:proofErr w:type="gramStart"/>
      <w:r>
        <w:t>j'avais</w:t>
      </w:r>
      <w:proofErr w:type="gramEnd"/>
      <w:r>
        <w:t xml:space="preserve"> 1 question une au sujet des favorie je vient de telecharger un fichier kcf le </w:t>
      </w:r>
    </w:p>
    <w:p w:rsidR="00907D18" w:rsidRDefault="006E7277" w:rsidP="00907D18">
      <w:pPr>
        <w:spacing w:after="0"/>
      </w:pPr>
      <w:hyperlink r:id="rId123" w:anchor="post1580230" w:history="1">
        <w:r w:rsidR="00907D18">
          <w:rPr>
            <w:rStyle w:val="Lienhypertexte"/>
          </w:rPr>
          <w:t>FAVORIS MANUELS</w:t>
        </w:r>
      </w:hyperlink>
      <w:r w:rsidR="00907D18">
        <w:t xml:space="preserve"> </w:t>
      </w:r>
    </w:p>
    <w:p w:rsidR="00907D18" w:rsidRDefault="00907D18" w:rsidP="00907D18">
      <w:pPr>
        <w:spacing w:after="0"/>
        <w:ind w:left="720"/>
      </w:pPr>
      <w:r>
        <w:t xml:space="preserve">Bonjour Il te parle, d'une nouvelle fréquence Donc, ça n'a rien à voir si tu capter bien ou pas avant, Tu peut vérifier ça on allant sur Tout les sat Et tu </w:t>
      </w:r>
      <w:proofErr w:type="gramStart"/>
      <w:r>
        <w:t>voie</w:t>
      </w:r>
      <w:proofErr w:type="gramEnd"/>
      <w:r>
        <w:t xml:space="preserve"> les chaines du même tp comment elle se </w:t>
      </w:r>
    </w:p>
    <w:p w:rsidR="00907D18" w:rsidRDefault="006E7277" w:rsidP="00907D18">
      <w:pPr>
        <w:spacing w:after="0"/>
      </w:pPr>
      <w:hyperlink r:id="rId124" w:anchor="post1557198" w:history="1">
        <w:r w:rsidR="00907D18">
          <w:rPr>
            <w:rStyle w:val="Lienhypertexte"/>
          </w:rPr>
          <w:t>Favoris remplacés par &lt;vides&gt; [même sur HD200!]</w:t>
        </w:r>
      </w:hyperlink>
      <w:r w:rsidR="00907D18">
        <w:t xml:space="preserve"> </w:t>
      </w:r>
    </w:p>
    <w:p w:rsidR="00907D18" w:rsidRDefault="00907D18" w:rsidP="00907D18">
      <w:pPr>
        <w:spacing w:after="0"/>
        <w:ind w:left="720"/>
      </w:pPr>
      <w:r>
        <w:t xml:space="preserve">Bonjour, depuis peut je suis obligé de constamment remettre mes chaînes favoris car les chaîne disparaisse ou sont remplacés par la mention "vide " </w:t>
      </w:r>
    </w:p>
    <w:p w:rsidR="00907D18" w:rsidRDefault="006E7277" w:rsidP="00907D18">
      <w:pPr>
        <w:spacing w:after="0"/>
      </w:pPr>
      <w:hyperlink r:id="rId125" w:anchor="post1546407" w:history="1">
        <w:r w:rsidR="00907D18">
          <w:rPr>
            <w:rStyle w:val="Lienhypertexte"/>
          </w:rPr>
          <w:t>FAVORIS SUPPRIMER d'un SAT précisions =&gt; 878 @@@@</w:t>
        </w:r>
      </w:hyperlink>
      <w:r w:rsidR="00907D18">
        <w:t xml:space="preserve"> </w:t>
      </w:r>
    </w:p>
    <w:p w:rsidR="00907D18" w:rsidRDefault="00907D18" w:rsidP="00907D18">
      <w:pPr>
        <w:spacing w:after="0"/>
        <w:ind w:left="720"/>
      </w:pPr>
      <w:r>
        <w:t xml:space="preserve">Bonjour Merci mais pour moi ça fonctionne pas Meme en faisant cela j'ai toujours les chaines Hotbird (mon démo à 2 jours) En fait lorsque je m'ai la liste de jojoke, cela me change pas ma config sat.El </w:t>
      </w:r>
    </w:p>
    <w:p w:rsidR="00907D18" w:rsidRPr="00907D18" w:rsidRDefault="006E7277" w:rsidP="00907D18">
      <w:pPr>
        <w:spacing w:after="0"/>
        <w:rPr>
          <w:lang w:val="en-GB"/>
        </w:rPr>
      </w:pPr>
      <w:hyperlink r:id="rId126" w:history="1">
        <w:r w:rsidR="00907D18" w:rsidRPr="00907D18">
          <w:rPr>
            <w:rStyle w:val="Lienhypertexte"/>
            <w:lang w:val="en-GB"/>
          </w:rPr>
          <w:t>FLASH Màj Atlas HD-200s via USB - YouTube</w:t>
        </w:r>
      </w:hyperlink>
      <w:r w:rsidR="00907D18" w:rsidRPr="00907D18">
        <w:rPr>
          <w:lang w:val="en-GB"/>
        </w:rPr>
        <w:t xml:space="preserve"> </w:t>
      </w:r>
    </w:p>
    <w:p w:rsidR="00907D18" w:rsidRDefault="00907D18" w:rsidP="00907D18">
      <w:pPr>
        <w:spacing w:after="0"/>
        <w:ind w:left="720"/>
      </w:pPr>
      <w:r>
        <w:t xml:space="preserve">Voici comment faire la mise à jour (flashage) de votre récepteur Atlas HD200s via USB Lien de téléchargement du fichier kyng_usb.kuu (B113): https://mega.co.... </w:t>
      </w:r>
    </w:p>
    <w:p w:rsidR="00907D18" w:rsidRDefault="006E7277" w:rsidP="00907D18">
      <w:pPr>
        <w:spacing w:after="0"/>
      </w:pPr>
      <w:hyperlink r:id="rId127" w:history="1">
        <w:r w:rsidR="00907D18">
          <w:rPr>
            <w:rStyle w:val="Lienhypertexte"/>
          </w:rPr>
          <w:t>Flasher l'Atlas HD-100 avec le KYNG HD100 MultiLoader</w:t>
        </w:r>
      </w:hyperlink>
      <w:r w:rsidR="00907D18">
        <w:t xml:space="preserve"> </w:t>
      </w:r>
    </w:p>
    <w:p w:rsidR="00907D18" w:rsidRDefault="00907D18" w:rsidP="00907D18">
      <w:pPr>
        <w:spacing w:after="0"/>
        <w:ind w:left="720"/>
      </w:pPr>
      <w:r>
        <w:t>Salam &amp; bonjour à tous Méthode comment injecter le Mainsoftware avec le KYNG HD100 MultiLoader Après avoir ouvrir le KYNG HD100 MultiLoader Après avoir cliquer sur "Send</w:t>
      </w:r>
      <w:proofErr w:type="gramStart"/>
      <w:r>
        <w:t>" ,</w:t>
      </w:r>
      <w:proofErr w:type="gramEnd"/>
      <w:r>
        <w:t xml:space="preserve"> on redémarre </w:t>
      </w:r>
    </w:p>
    <w:p w:rsidR="00907D18" w:rsidRPr="00907D18" w:rsidRDefault="006E7277" w:rsidP="00907D18">
      <w:pPr>
        <w:spacing w:after="0"/>
        <w:rPr>
          <w:lang w:val="en-GB"/>
        </w:rPr>
      </w:pPr>
      <w:hyperlink r:id="rId128" w:anchor="post1543201" w:history="1">
        <w:r w:rsidR="00907D18" w:rsidRPr="00907D18">
          <w:rPr>
            <w:rStyle w:val="Lienhypertexte"/>
            <w:lang w:val="en-GB"/>
          </w:rPr>
          <w:t>FREE SERVER versus CCcam par Ryacine =&gt; kyng member</w:t>
        </w:r>
      </w:hyperlink>
      <w:r w:rsidR="00907D18" w:rsidRPr="00907D18">
        <w:rPr>
          <w:lang w:val="en-GB"/>
        </w:rPr>
        <w:t xml:space="preserve"> </w:t>
      </w:r>
    </w:p>
    <w:p w:rsidR="00907D18" w:rsidRDefault="00907D18" w:rsidP="00907D18">
      <w:pPr>
        <w:spacing w:after="0"/>
        <w:ind w:left="720"/>
      </w:pPr>
      <w:r>
        <w:t xml:space="preserve">Envoyé par McStar Salut, Merci pour ta réponse qui est logique d'ailleurs mais je me posais cette question car je recois d'autre chaines du meme sat avec une super qualité donc je ne comprenais pas </w:t>
      </w:r>
    </w:p>
    <w:p w:rsidR="00907D18" w:rsidRDefault="006E7277" w:rsidP="00907D18">
      <w:pPr>
        <w:spacing w:after="0"/>
      </w:pPr>
      <w:hyperlink r:id="rId129" w:anchor="post1543269" w:history="1">
        <w:r w:rsidR="00907D18">
          <w:rPr>
            <w:rStyle w:val="Lienhypertexte"/>
          </w:rPr>
          <w:t>FREE SERVER Position Orbitale erronée 19.2W rien décrypté</w:t>
        </w:r>
      </w:hyperlink>
      <w:r w:rsidR="00907D18">
        <w:t xml:space="preserve"> </w:t>
      </w:r>
    </w:p>
    <w:p w:rsidR="00907D18" w:rsidRDefault="00907D18" w:rsidP="00907D18">
      <w:pPr>
        <w:spacing w:after="0"/>
        <w:ind w:left="720"/>
      </w:pPr>
      <w:r>
        <w:t xml:space="preserve">Envoyé par zeus Bonjour, je rencontre un problème depuis des mois. Les free servers ne décryptent rien sur mon HD 100, je me connecte via Wifi (la clé </w:t>
      </w:r>
      <w:proofErr w:type="gramStart"/>
      <w:r>
        <w:t>spécifique )</w:t>
      </w:r>
      <w:proofErr w:type="gramEnd"/>
      <w:r>
        <w:t xml:space="preserve">, le réseau est détecté, le démo est </w:t>
      </w:r>
    </w:p>
    <w:p w:rsidR="00907D18" w:rsidRDefault="006E7277" w:rsidP="00907D18">
      <w:pPr>
        <w:spacing w:after="0"/>
      </w:pPr>
      <w:hyperlink r:id="rId130" w:history="1">
        <w:r w:rsidR="00907D18">
          <w:rPr>
            <w:rStyle w:val="Lienhypertexte"/>
          </w:rPr>
          <w:t>Freebox Activer le routeur @@@</w:t>
        </w:r>
      </w:hyperlink>
      <w:r w:rsidR="00907D18">
        <w:t xml:space="preserve"> </w:t>
      </w:r>
    </w:p>
    <w:p w:rsidR="00907D18" w:rsidRDefault="00907D18" w:rsidP="00907D18">
      <w:pPr>
        <w:spacing w:after="0"/>
        <w:ind w:left="720"/>
      </w:pPr>
      <w:r>
        <w:t xml:space="preserve">Ce dossier a pour but d'expliquer comment partager sa connexion avec sa Freebox. </w:t>
      </w:r>
    </w:p>
    <w:p w:rsidR="00907D18" w:rsidRDefault="006E7277" w:rsidP="00907D18">
      <w:pPr>
        <w:spacing w:after="0"/>
      </w:pPr>
      <w:hyperlink r:id="rId131" w:history="1">
        <w:r w:rsidR="00907D18">
          <w:rPr>
            <w:rStyle w:val="Lienhypertexte"/>
          </w:rPr>
          <w:t>HD200s – Tutos + archives</w:t>
        </w:r>
      </w:hyperlink>
      <w:r w:rsidR="00907D18">
        <w:t xml:space="preserve"> </w:t>
      </w:r>
    </w:p>
    <w:p w:rsidR="00907D18" w:rsidRDefault="00907D18" w:rsidP="00907D18">
      <w:pPr>
        <w:spacing w:after="0"/>
        <w:ind w:left="720"/>
      </w:pPr>
      <w:r>
        <w:t xml:space="preserve">Articles classés HD200s – Tutos écrits par satstorm </w:t>
      </w:r>
    </w:p>
    <w:p w:rsidR="00907D18" w:rsidRDefault="006E7277" w:rsidP="00907D18">
      <w:pPr>
        <w:spacing w:after="0"/>
      </w:pPr>
      <w:hyperlink r:id="rId132" w:history="1">
        <w:r w:rsidR="00907D18">
          <w:rPr>
            <w:rStyle w:val="Lienhypertexte"/>
          </w:rPr>
          <w:t>IPTV &amp; VOD GRATUIT ==&gt;NABS69 @@@@@</w:t>
        </w:r>
      </w:hyperlink>
      <w:r w:rsidR="00907D18">
        <w:t xml:space="preserve"> </w:t>
      </w:r>
    </w:p>
    <w:p w:rsidR="00907D18" w:rsidRDefault="00907D18" w:rsidP="00907D18">
      <w:pPr>
        <w:spacing w:after="0"/>
        <w:ind w:left="720"/>
      </w:pPr>
      <w:r>
        <w:lastRenderedPageBreak/>
        <w:t xml:space="preserve">Bonjour </w:t>
      </w:r>
      <w:proofErr w:type="gramStart"/>
      <w:r>
        <w:t>a</w:t>
      </w:r>
      <w:proofErr w:type="gramEnd"/>
      <w:r>
        <w:t xml:space="preserve"> tous, tout le monde parle d'iptv en ce moment, mais quesque c'est ? </w:t>
      </w:r>
      <w:proofErr w:type="gramStart"/>
      <w:r>
        <w:t>non</w:t>
      </w:r>
      <w:proofErr w:type="gramEnd"/>
      <w:r>
        <w:t xml:space="preserve"> je vais pas vous expliquer l'iptv en copiant un article tout prêt sur le net, met je vais plutôt vous donnez les </w:t>
      </w:r>
    </w:p>
    <w:p w:rsidR="00907D18" w:rsidRPr="00907D18" w:rsidRDefault="006E7277" w:rsidP="00907D18">
      <w:pPr>
        <w:spacing w:after="0"/>
        <w:rPr>
          <w:lang w:val="en-GB"/>
        </w:rPr>
      </w:pPr>
      <w:hyperlink r:id="rId133" w:history="1">
        <w:r w:rsidR="00907D18" w:rsidRPr="00907D18">
          <w:rPr>
            <w:rStyle w:val="Lienhypertexte"/>
            <w:lang w:val="en-GB"/>
          </w:rPr>
          <w:t>K.Y.N.G Community FAQ</w:t>
        </w:r>
      </w:hyperlink>
      <w:r w:rsidR="00907D18" w:rsidRPr="00907D18">
        <w:rPr>
          <w:lang w:val="en-GB"/>
        </w:rPr>
        <w:t xml:space="preserve"> </w:t>
      </w:r>
    </w:p>
    <w:p w:rsidR="00907D18" w:rsidRDefault="00907D18" w:rsidP="00907D18">
      <w:pPr>
        <w:spacing w:after="0"/>
        <w:ind w:left="720"/>
      </w:pPr>
      <w:r>
        <w:t xml:space="preserve">KYNG COMMUNITY FAQ – http://forums.kyngdvb.com/attachment.php?attachmentid=17306&amp;d=1384773589Questions Fréquemment Posées Je vous propose une FAQ, qui est une liste faisant la synthèse des questions posées de manière récurrente sur le sujet qui nous concerne ici, accompagnées des réponses correspondantes, qui sont regroupées afin de faire profiter tout le monde et d’éviter aussi que les mêmes questions soient toujours reposées. NB : Certaines réponses reprennent des décisions de la TEAM </w:t>
      </w:r>
    </w:p>
    <w:p w:rsidR="00907D18" w:rsidRDefault="006E7277" w:rsidP="00907D18">
      <w:pPr>
        <w:spacing w:after="0"/>
      </w:pPr>
      <w:hyperlink r:id="rId134" w:history="1">
        <w:r w:rsidR="00907D18">
          <w:rPr>
            <w:rStyle w:val="Lienhypertexte"/>
          </w:rPr>
          <w:t>K.Y.N.G Community Forum</w:t>
        </w:r>
      </w:hyperlink>
      <w:r w:rsidR="00907D18">
        <w:t xml:space="preserve"> </w:t>
      </w:r>
    </w:p>
    <w:p w:rsidR="00907D18" w:rsidRPr="00907D18" w:rsidRDefault="00907D18" w:rsidP="00907D18">
      <w:pPr>
        <w:spacing w:after="0"/>
        <w:ind w:left="720"/>
        <w:rPr>
          <w:lang w:val="en-GB"/>
        </w:rPr>
      </w:pPr>
      <w:r w:rsidRPr="00907D18">
        <w:rPr>
          <w:lang w:val="en-GB"/>
        </w:rPr>
        <w:t>This is a discussion forum powered by K.Y.N.G. To find out about K.Y.N.G, go to http://www.kyng.info</w:t>
      </w:r>
      <w:proofErr w:type="gramStart"/>
      <w:r w:rsidRPr="00907D18">
        <w:rPr>
          <w:lang w:val="en-GB"/>
        </w:rPr>
        <w:t>/ .</w:t>
      </w:r>
      <w:proofErr w:type="gramEnd"/>
      <w:r w:rsidRPr="00907D18">
        <w:rPr>
          <w:lang w:val="en-GB"/>
        </w:rPr>
        <w:t xml:space="preserve"> </w:t>
      </w:r>
    </w:p>
    <w:p w:rsidR="00907D18" w:rsidRPr="00907D18" w:rsidRDefault="006E7277" w:rsidP="00907D18">
      <w:pPr>
        <w:spacing w:after="0"/>
        <w:rPr>
          <w:lang w:val="en-GB"/>
        </w:rPr>
      </w:pPr>
      <w:hyperlink r:id="rId135" w:history="1">
        <w:r w:rsidR="00907D18" w:rsidRPr="00907D18">
          <w:rPr>
            <w:rStyle w:val="Lienhypertexte"/>
            <w:lang w:val="en-GB"/>
          </w:rPr>
          <w:t>K.Y.N.G Home - K.Y.N.G Home</w:t>
        </w:r>
      </w:hyperlink>
      <w:r w:rsidR="00907D18" w:rsidRPr="00907D18">
        <w:rPr>
          <w:lang w:val="en-GB"/>
        </w:rPr>
        <w:t xml:space="preserve"> </w:t>
      </w:r>
    </w:p>
    <w:p w:rsidR="00907D18" w:rsidRPr="00907D18" w:rsidRDefault="00907D18" w:rsidP="00907D18">
      <w:pPr>
        <w:spacing w:after="0"/>
        <w:ind w:left="720"/>
        <w:rPr>
          <w:lang w:val="en-GB"/>
        </w:rPr>
      </w:pPr>
      <w:r w:rsidRPr="00907D18">
        <w:rPr>
          <w:lang w:val="en-GB"/>
        </w:rPr>
        <w:t xml:space="preserve">K.Y.N.G is the supplier of the best software application for Atlas, Cristor and Illusion set top boxes!! </w:t>
      </w:r>
    </w:p>
    <w:p w:rsidR="00907D18" w:rsidRPr="00907D18" w:rsidRDefault="006E7277" w:rsidP="00907D18">
      <w:pPr>
        <w:spacing w:after="0"/>
        <w:rPr>
          <w:lang w:val="en-GB"/>
        </w:rPr>
      </w:pPr>
      <w:hyperlink r:id="rId136" w:history="1">
        <w:r w:rsidR="00907D18" w:rsidRPr="00907D18">
          <w:rPr>
            <w:rStyle w:val="Lienhypertexte"/>
            <w:lang w:val="en-GB"/>
          </w:rPr>
          <w:t>KACE cached webpages use Google's web cache to view pages</w:t>
        </w:r>
      </w:hyperlink>
      <w:r w:rsidR="00907D18" w:rsidRPr="00907D18">
        <w:rPr>
          <w:lang w:val="en-GB"/>
        </w:rPr>
        <w:t xml:space="preserve"> </w:t>
      </w:r>
    </w:p>
    <w:p w:rsidR="00907D18" w:rsidRDefault="006E7277" w:rsidP="00907D18">
      <w:pPr>
        <w:spacing w:after="0"/>
      </w:pPr>
      <w:hyperlink r:id="rId137" w:anchor="post1321582" w:history="1">
        <w:r w:rsidR="00907D18">
          <w:rPr>
            <w:rStyle w:val="Lienhypertexte"/>
          </w:rPr>
          <w:t>KACE HD v4.01 [FAQ's ET ASTUCES]</w:t>
        </w:r>
      </w:hyperlink>
      <w:r w:rsidR="00907D18">
        <w:t xml:space="preserve"> </w:t>
      </w:r>
    </w:p>
    <w:p w:rsidR="00907D18" w:rsidRPr="00907D18" w:rsidRDefault="00907D18" w:rsidP="00907D18">
      <w:pPr>
        <w:spacing w:after="0"/>
        <w:ind w:left="720"/>
        <w:rPr>
          <w:lang w:val="en-GB"/>
        </w:rPr>
      </w:pPr>
      <w:r w:rsidRPr="00907D18">
        <w:rPr>
          <w:lang w:val="en-GB"/>
        </w:rPr>
        <w:t xml:space="preserve">.bb_info { background-image:url( images/bbcodes/bbcode_info.png ); background-position:left center; background-repeat:no-repeat; padding:15px 0px 15px 45px; color:#0000ff; font-family:Trebuchet MS; </w:t>
      </w:r>
    </w:p>
    <w:p w:rsidR="00907D18" w:rsidRPr="00907D18" w:rsidRDefault="006E7277" w:rsidP="00907D18">
      <w:pPr>
        <w:spacing w:after="0"/>
        <w:rPr>
          <w:lang w:val="en-GB"/>
        </w:rPr>
      </w:pPr>
      <w:hyperlink r:id="rId138" w:history="1">
        <w:r w:rsidR="00907D18" w:rsidRPr="00907D18">
          <w:rPr>
            <w:rStyle w:val="Lienhypertexte"/>
            <w:lang w:val="en-GB"/>
          </w:rPr>
          <w:t>KACE HD v4.02 - FAQ's ET ASTUCES 'LittleCoyote'</w:t>
        </w:r>
      </w:hyperlink>
      <w:r w:rsidR="00907D18" w:rsidRPr="00907D18">
        <w:rPr>
          <w:lang w:val="en-GB"/>
        </w:rPr>
        <w:t xml:space="preserve"> </w:t>
      </w:r>
    </w:p>
    <w:p w:rsidR="00907D18" w:rsidRPr="00907D18" w:rsidRDefault="006E7277" w:rsidP="00907D18">
      <w:pPr>
        <w:spacing w:after="0"/>
        <w:rPr>
          <w:lang w:val="en-GB"/>
        </w:rPr>
      </w:pPr>
      <w:hyperlink r:id="rId139" w:anchor="post698" w:history="1">
        <w:r w:rsidR="00907D18" w:rsidRPr="00907D18">
          <w:rPr>
            <w:rStyle w:val="Lienhypertexte"/>
            <w:lang w:val="en-GB"/>
          </w:rPr>
          <w:t>KACE HD v4.06 TUTO ALGSHOP (Kyng Atlas Channel Editor)</w:t>
        </w:r>
      </w:hyperlink>
      <w:r w:rsidR="00907D18" w:rsidRPr="00907D18">
        <w:rPr>
          <w:lang w:val="en-GB"/>
        </w:rPr>
        <w:t xml:space="preserve"> </w:t>
      </w:r>
    </w:p>
    <w:p w:rsidR="00907D18" w:rsidRDefault="00907D18" w:rsidP="00907D18">
      <w:pPr>
        <w:spacing w:after="0"/>
        <w:ind w:left="720"/>
      </w:pPr>
      <w:r>
        <w:t xml:space="preserve">Prise en mains: KACE HD-X00 (Kyng Atlas Channel Editor v4.04=&gt;4.06) Le programme KACE HD v4.04=&gt;v4.06 permet d'éditer une liste de chaîne sauvegardée depuis l'Atlas HD-100 &amp; HD-200s. Il guère l'organisation générale et la création des listes de chaînes et favoris et la sauvegarde du résultat. Les opérations possibles sont verrouiller, déplacer, ajouter, créer des favoris, supprimer les chaînes invalides. Il permet aussi de la même façon de créer une liste via internet de la sauvegarder et </w:t>
      </w:r>
    </w:p>
    <w:p w:rsidR="00907D18" w:rsidRPr="00907D18" w:rsidRDefault="006E7277" w:rsidP="00907D18">
      <w:pPr>
        <w:spacing w:after="0"/>
        <w:rPr>
          <w:lang w:val="en-GB"/>
        </w:rPr>
      </w:pPr>
      <w:hyperlink r:id="rId140" w:history="1">
        <w:r w:rsidR="00907D18" w:rsidRPr="00907D18">
          <w:rPr>
            <w:rStyle w:val="Lienhypertexte"/>
            <w:lang w:val="en-GB"/>
          </w:rPr>
          <w:t xml:space="preserve">KACE HD v4.07 TUTO (Kyng Atlas Channel Editor) </w:t>
        </w:r>
      </w:hyperlink>
    </w:p>
    <w:p w:rsidR="00907D18" w:rsidRDefault="006E7277" w:rsidP="00907D18">
      <w:pPr>
        <w:spacing w:after="0"/>
      </w:pPr>
      <w:hyperlink r:id="rId141" w:anchor="post1556810" w:history="1">
        <w:r w:rsidR="00907D18">
          <w:rPr>
            <w:rStyle w:val="Lienhypertexte"/>
          </w:rPr>
          <w:t>KCF =&gt;Transfer d'un fichier (trombone) aussi par attachement</w:t>
        </w:r>
      </w:hyperlink>
      <w:r w:rsidR="00907D18">
        <w:t xml:space="preserve"> </w:t>
      </w:r>
    </w:p>
    <w:p w:rsidR="00907D18" w:rsidRDefault="00907D18" w:rsidP="00907D18">
      <w:pPr>
        <w:spacing w:after="0"/>
        <w:ind w:left="720"/>
      </w:pPr>
      <w:r>
        <w:t xml:space="preserve">Alors j'ai suivi tes instrctions à la lettre, (j'ai mis nouveau scan au lieu de MAJ) la recherche est en cours c'est plutot long, a chaque fois j'ai l'impression que des listes de chaines apparaissent </w:t>
      </w:r>
    </w:p>
    <w:p w:rsidR="00907D18" w:rsidRDefault="006E7277" w:rsidP="00907D18">
      <w:pPr>
        <w:spacing w:after="0"/>
      </w:pPr>
      <w:hyperlink r:id="rId142" w:history="1">
        <w:r w:rsidR="00907D18">
          <w:rPr>
            <w:rStyle w:val="Lienhypertexte"/>
          </w:rPr>
          <w:t>Keys Satellite: PowerVu keys</w:t>
        </w:r>
      </w:hyperlink>
      <w:r w:rsidR="00907D18">
        <w:t xml:space="preserve"> </w:t>
      </w:r>
    </w:p>
    <w:p w:rsidR="00907D18" w:rsidRDefault="00907D18" w:rsidP="00907D18">
      <w:pPr>
        <w:spacing w:after="0"/>
        <w:ind w:left="720"/>
      </w:pPr>
      <w:r>
        <w:t xml:space="preserve">keys seca, keys rai seca, rai seca, keys rai, seca key 2012, keys mediatech, keys numericable, keys CanalSatellite, keys ftc, Nagra keys, Nagra2 keys, Nagra3 keys, codes satellite, keys satellite, Showtime , JSC Sports , art Sports , Viaccess keys, code viaccess, Viaccess2 keys, code viaccess2 , Premiere , polsat , Teleclub swis cable, digital plus, cryptoworks keys code cryptoworks , moresat, flash, patch, samsat, starcom SW, dreamSKy, samsung, DragonX, dragon, cristor-atlas, cristor, technosat, clarke-Tech, echolink, dongle, humax, m vision, dongle timer, microbox, firmwares , Philips , Pioneer, qmax, strong, tiger-sat, technomate, condor, Softcam, clarke-Tech, dreambox, Diablo Cam, dragon, xcam, silver card, titanium, gigacam, gold card, T-Rex Predasaur, Hadu, DVB, ffdshow, ProgDVB, mdPlug, MyTheatre, SmartRC, Smartdvb, AbOx, v-keys, gbox, cccam, V-Sids, Hypercam, Daum PotPlayer, MacccFly, SkyView, MythTV, AltDVB, Emubox, DreamUP, Newcamd, Wolfbox, Wincsc </w:t>
      </w:r>
    </w:p>
    <w:p w:rsidR="00907D18" w:rsidRDefault="006E7277" w:rsidP="00907D18">
      <w:pPr>
        <w:spacing w:after="0"/>
      </w:pPr>
      <w:hyperlink r:id="rId143" w:history="1">
        <w:r w:rsidR="00907D18">
          <w:rPr>
            <w:rStyle w:val="Lienhypertexte"/>
          </w:rPr>
          <w:t>KYNG Downloads</w:t>
        </w:r>
      </w:hyperlink>
      <w:r w:rsidR="00907D18">
        <w:t xml:space="preserve"> </w:t>
      </w:r>
    </w:p>
    <w:p w:rsidR="00907D18" w:rsidRDefault="006E7277" w:rsidP="00907D18">
      <w:pPr>
        <w:spacing w:after="0"/>
      </w:pPr>
      <w:hyperlink r:id="rId144" w:history="1">
        <w:r w:rsidR="00907D18">
          <w:rPr>
            <w:rStyle w:val="Lienhypertexte"/>
          </w:rPr>
          <w:t xml:space="preserve">LNB support de qualité </w:t>
        </w:r>
      </w:hyperlink>
    </w:p>
    <w:p w:rsidR="00907D18" w:rsidRDefault="00907D18" w:rsidP="00907D18">
      <w:pPr>
        <w:spacing w:after="0"/>
        <w:ind w:left="720"/>
      </w:pPr>
      <w:r>
        <w:t xml:space="preserve">Pas cher Livraison Gratuite! bonne LNB support de </w:t>
      </w:r>
      <w:proofErr w:type="gramStart"/>
      <w:r>
        <w:t>qualité ,</w:t>
      </w:r>
      <w:proofErr w:type="gramEnd"/>
      <w:r>
        <w:t xml:space="preserve"> support LNB , contenir jusqu'à 4 LNB bande Ku livraison gratuite !!!, Acheter Autres consommateurs électroniques de qualité directement des fournisseurs de Chine: Coordonnées: </w:t>
      </w:r>
    </w:p>
    <w:p w:rsidR="00907D18" w:rsidRDefault="006E7277" w:rsidP="00907D18">
      <w:pPr>
        <w:spacing w:after="0"/>
      </w:pPr>
      <w:hyperlink r:id="rId145" w:history="1">
        <w:r w:rsidR="00907D18">
          <w:rPr>
            <w:rStyle w:val="Lienhypertexte"/>
          </w:rPr>
          <w:t xml:space="preserve">LNB Support </w:t>
        </w:r>
        <w:proofErr w:type="gramStart"/>
        <w:r w:rsidR="00907D18">
          <w:rPr>
            <w:rStyle w:val="Lienhypertexte"/>
          </w:rPr>
          <w:t>Mount ,</w:t>
        </w:r>
        <w:proofErr w:type="gramEnd"/>
        <w:r w:rsidR="00907D18">
          <w:rPr>
            <w:rStyle w:val="Lienhypertexte"/>
          </w:rPr>
          <w:t xml:space="preserve"> 4 LNB SUPPORT </w:t>
        </w:r>
      </w:hyperlink>
    </w:p>
    <w:p w:rsidR="00907D18" w:rsidRDefault="00907D18" w:rsidP="00907D18">
      <w:pPr>
        <w:spacing w:after="0"/>
        <w:ind w:left="720"/>
      </w:pPr>
      <w:r>
        <w:t xml:space="preserve">Pas cher Titulaire de LNB / Support / </w:t>
      </w:r>
      <w:proofErr w:type="gramStart"/>
      <w:r>
        <w:t>Mount ,</w:t>
      </w:r>
      <w:proofErr w:type="gramEnd"/>
      <w:r>
        <w:t xml:space="preserve"> SATELLITE ALE 4 LNB SUPPORT Mount SUPPORT , livraison gratuite, Acheter Autres consommateurs électroniques de qualité directement des fournisseurs de Chine: Ce nouveau support magique peut se connecter 4 LNB différent pour quatre satellites différents . Compatible av </w:t>
      </w:r>
    </w:p>
    <w:p w:rsidR="00907D18" w:rsidRDefault="006E7277" w:rsidP="00907D18">
      <w:pPr>
        <w:spacing w:after="0"/>
      </w:pPr>
      <w:hyperlink r:id="rId146" w:history="1">
        <w:r w:rsidR="00907D18">
          <w:rPr>
            <w:rStyle w:val="Lienhypertexte"/>
          </w:rPr>
          <w:t>Logo mise à jour tuto</w:t>
        </w:r>
      </w:hyperlink>
      <w:r w:rsidR="00907D18">
        <w:t xml:space="preserve"> </w:t>
      </w:r>
    </w:p>
    <w:p w:rsidR="00907D18" w:rsidRDefault="00907D18" w:rsidP="00907D18">
      <w:pPr>
        <w:spacing w:after="0"/>
        <w:ind w:left="720"/>
      </w:pPr>
      <w:r>
        <w:t xml:space="preserve">Salut les amis veuillez trouver la méthode </w:t>
      </w:r>
      <w:proofErr w:type="gramStart"/>
      <w:r>
        <w:t>a</w:t>
      </w:r>
      <w:proofErr w:type="gramEnd"/>
      <w:r>
        <w:t xml:space="preserve"> suivre pour modifier le logo de l’écran de démarrage 1-telecharger le fichier logo en format WinRar 14876 14877 14878 14879 </w:t>
      </w:r>
    </w:p>
    <w:p w:rsidR="00907D18" w:rsidRDefault="006E7277" w:rsidP="00907D18">
      <w:pPr>
        <w:spacing w:after="0"/>
      </w:pPr>
      <w:hyperlink r:id="rId147" w:history="1">
        <w:r w:rsidR="00907D18">
          <w:rPr>
            <w:rStyle w:val="Lienhypertexte"/>
          </w:rPr>
          <w:t>Mainsoftware B100 ATLAS HD200S @@@@@</w:t>
        </w:r>
      </w:hyperlink>
      <w:r w:rsidR="00907D18">
        <w:t xml:space="preserve"> </w:t>
      </w:r>
    </w:p>
    <w:p w:rsidR="00907D18" w:rsidRDefault="00907D18" w:rsidP="00907D18">
      <w:pPr>
        <w:spacing w:after="0"/>
        <w:ind w:left="720"/>
      </w:pPr>
      <w:r>
        <w:lastRenderedPageBreak/>
        <w:t xml:space="preserve">Bonjour, Veuillez trouver en pièce jointe le fichier Mainsoftware B100 permettant de remettre votre atlas HD200S dans sa configuration officielle. Vous pourrez ainsi retourner votre matériel sous </w:t>
      </w:r>
    </w:p>
    <w:p w:rsidR="00907D18" w:rsidRDefault="006E7277" w:rsidP="00907D18">
      <w:pPr>
        <w:spacing w:after="0"/>
      </w:pPr>
      <w:hyperlink r:id="rId148" w:history="1">
        <w:r w:rsidR="00907D18">
          <w:rPr>
            <w:rStyle w:val="Lienhypertexte"/>
          </w:rPr>
          <w:t>Maîtriser son ATLAS HD-100 &amp; HD-200s @@@@@+++++</w:t>
        </w:r>
      </w:hyperlink>
      <w:r w:rsidR="00907D18">
        <w:t xml:space="preserve"> </w:t>
      </w:r>
    </w:p>
    <w:p w:rsidR="00907D18" w:rsidRDefault="00907D18" w:rsidP="00907D18">
      <w:pPr>
        <w:spacing w:after="0"/>
        <w:ind w:left="720"/>
      </w:pPr>
      <w:r>
        <w:t xml:space="preserve">Salut pour faciliter la tache au membres </w:t>
      </w:r>
      <w:proofErr w:type="gramStart"/>
      <w:r>
        <w:t>DZSat ,</w:t>
      </w:r>
      <w:proofErr w:type="gramEnd"/>
      <w:r>
        <w:t xml:space="preserve"> je regroupe tout les tuto de l'ATLAS HD100 sur ce topic. a chaque fois qu'un nouveau tuto sera posté je l'ajoute a ce </w:t>
      </w:r>
      <w:proofErr w:type="gramStart"/>
      <w:r>
        <w:t>sujet .</w:t>
      </w:r>
      <w:proofErr w:type="gramEnd"/>
      <w:r>
        <w:t xml:space="preserve"> &gt; Flasher l'Atlas HD-100 avec le KYNG HD100 MultiLoader &gt; sauvegarder / récupérer vos chaines et favoris avec une clé USB sur le HD100 &gt; Tuto: enregistrer un programme avec le Atlas HD 100 via USB </w:t>
      </w:r>
    </w:p>
    <w:p w:rsidR="00907D18" w:rsidRDefault="006E7277" w:rsidP="00907D18">
      <w:pPr>
        <w:spacing w:after="0"/>
      </w:pPr>
      <w:hyperlink r:id="rId149" w:history="1">
        <w:proofErr w:type="gramStart"/>
        <w:r w:rsidR="00907D18">
          <w:rPr>
            <w:rStyle w:val="Lienhypertexte"/>
          </w:rPr>
          <w:t>menu</w:t>
        </w:r>
        <w:proofErr w:type="gramEnd"/>
        <w:r w:rsidR="00907D18">
          <w:rPr>
            <w:rStyle w:val="Lienhypertexte"/>
          </w:rPr>
          <w:t xml:space="preserve"> Atlas HD100 architeture +TELECOMMANDE</w:t>
        </w:r>
      </w:hyperlink>
      <w:r w:rsidR="00907D18">
        <w:t xml:space="preserve"> </w:t>
      </w:r>
    </w:p>
    <w:p w:rsidR="00907D18" w:rsidRDefault="00907D18" w:rsidP="00907D18">
      <w:pPr>
        <w:spacing w:after="0"/>
        <w:ind w:left="720"/>
      </w:pPr>
      <w:r>
        <w:t xml:space="preserve">En attendant le manuel d’utilisation, voici l’architecture complète du menu de l’Atlas HD 100. La troisième colonne comprend tous les paramètres que l’on peut configurer à travers le menu. La dernière colonne rassemble les valeurs (en bleu) que peuvent prendre ces paramètres. Exemples d’utilisation : - Pour connaître la version du soft : Tableau IV : Menu/Informations système/ Information du récepteur. - Pour activer un emu : Tableau III : Menu/Contrôle d’accès/ Editeur de clés/ Bouton </w:t>
      </w:r>
    </w:p>
    <w:p w:rsidR="00907D18" w:rsidRDefault="006E7277" w:rsidP="00907D18">
      <w:pPr>
        <w:spacing w:after="0"/>
      </w:pPr>
      <w:hyperlink r:id="rId150" w:anchor="post1594587" w:history="1">
        <w:r w:rsidR="00907D18">
          <w:rPr>
            <w:rStyle w:val="Lienhypertexte"/>
          </w:rPr>
          <w:t>Monobloc double LNB @@@@@</w:t>
        </w:r>
      </w:hyperlink>
      <w:r w:rsidR="00907D18">
        <w:t xml:space="preserve"> </w:t>
      </w:r>
    </w:p>
    <w:p w:rsidR="00907D18" w:rsidRDefault="00907D18" w:rsidP="00907D18">
      <w:pPr>
        <w:spacing w:after="0"/>
        <w:ind w:left="720"/>
      </w:pPr>
      <w:proofErr w:type="gramStart"/>
      <w:r>
        <w:t>bonjour</w:t>
      </w:r>
      <w:proofErr w:type="gramEnd"/>
      <w:r>
        <w:t xml:space="preserve"> Sylvestre2 passe en disecq 1.0 hotbird en 1 ou A, astra en 2 ou B </w:t>
      </w:r>
    </w:p>
    <w:p w:rsidR="00907D18" w:rsidRDefault="006E7277" w:rsidP="00907D18">
      <w:pPr>
        <w:spacing w:after="0"/>
      </w:pPr>
      <w:hyperlink r:id="rId151" w:anchor="post1531768" w:history="1">
        <w:r w:rsidR="00907D18">
          <w:rPr>
            <w:rStyle w:val="Lienhypertexte"/>
          </w:rPr>
          <w:t>Monobloc orientation @@@@@</w:t>
        </w:r>
      </w:hyperlink>
      <w:r w:rsidR="00907D18">
        <w:t xml:space="preserve"> </w:t>
      </w:r>
    </w:p>
    <w:p w:rsidR="00907D18" w:rsidRDefault="006E7277" w:rsidP="00907D18">
      <w:pPr>
        <w:spacing w:after="0"/>
      </w:pPr>
      <w:hyperlink r:id="rId152" w:history="1">
        <w:proofErr w:type="gramStart"/>
        <w:r w:rsidR="00907D18">
          <w:rPr>
            <w:rStyle w:val="Lienhypertexte"/>
          </w:rPr>
          <w:t>nano</w:t>
        </w:r>
        <w:proofErr w:type="gramEnd"/>
        <w:r w:rsidR="00907D18">
          <w:rPr>
            <w:rStyle w:val="Lienhypertexte"/>
          </w:rPr>
          <w:t xml:space="preserve"> E0 carte pirate tchini??</w:t>
        </w:r>
      </w:hyperlink>
      <w:r w:rsidR="00907D18">
        <w:t xml:space="preserve"> </w:t>
      </w:r>
    </w:p>
    <w:p w:rsidR="00907D18" w:rsidRDefault="00907D18" w:rsidP="00907D18">
      <w:pPr>
        <w:spacing w:after="0"/>
        <w:ind w:left="720"/>
      </w:pPr>
      <w:r>
        <w:t xml:space="preserve">Bonjour, j'ai entendu </w:t>
      </w:r>
      <w:proofErr w:type="gramStart"/>
      <w:r>
        <w:t>parlé</w:t>
      </w:r>
      <w:proofErr w:type="gramEnd"/>
      <w:r>
        <w:t xml:space="preserve"> d'une nouvelle carte pirate (prénomée tchini el mahboula) qui décode la nano E0 et ouvre les chaines oranges sur le provider 032940, mais pas que... Il paraitrait aussi qu'e </w:t>
      </w:r>
    </w:p>
    <w:p w:rsidR="00907D18" w:rsidRDefault="006E7277" w:rsidP="00907D18">
      <w:pPr>
        <w:spacing w:after="0"/>
      </w:pPr>
      <w:hyperlink r:id="rId153" w:history="1">
        <w:r w:rsidR="00907D18">
          <w:rPr>
            <w:rStyle w:val="Lienhypertexte"/>
          </w:rPr>
          <w:t>Nano-E0 Kyngland : Nouvelle carte : Tout ce qu'il faut savoir !</w:t>
        </w:r>
      </w:hyperlink>
      <w:r w:rsidR="00907D18">
        <w:t xml:space="preserve"> </w:t>
      </w:r>
    </w:p>
    <w:p w:rsidR="00907D18" w:rsidRPr="00907D18" w:rsidRDefault="006E7277" w:rsidP="00907D18">
      <w:pPr>
        <w:spacing w:after="0"/>
        <w:rPr>
          <w:lang w:val="en-GB"/>
        </w:rPr>
      </w:pPr>
      <w:hyperlink r:id="rId154" w:history="1">
        <w:r w:rsidR="00907D18" w:rsidRPr="00907D18">
          <w:rPr>
            <w:rStyle w:val="Lienhypertexte"/>
            <w:lang w:val="en-GB"/>
          </w:rPr>
          <w:t xml:space="preserve">NetFile Editor </w:t>
        </w:r>
        <w:proofErr w:type="gramStart"/>
        <w:r w:rsidR="00907D18" w:rsidRPr="00907D18">
          <w:rPr>
            <w:rStyle w:val="Lienhypertexte"/>
            <w:lang w:val="en-GB"/>
          </w:rPr>
          <w:t>v2.00</w:t>
        </w:r>
        <w:proofErr w:type="gramEnd"/>
        <w:r w:rsidR="00907D18" w:rsidRPr="00907D18">
          <w:rPr>
            <w:rStyle w:val="Lienhypertexte"/>
            <w:lang w:val="en-GB"/>
          </w:rPr>
          <w:t xml:space="preserve"> "KYNG HD"</w:t>
        </w:r>
      </w:hyperlink>
      <w:r w:rsidR="00907D18" w:rsidRPr="00907D18">
        <w:rPr>
          <w:lang w:val="en-GB"/>
        </w:rPr>
        <w:t xml:space="preserve"> </w:t>
      </w:r>
    </w:p>
    <w:p w:rsidR="00907D18" w:rsidRDefault="00907D18" w:rsidP="00907D18">
      <w:pPr>
        <w:spacing w:after="0"/>
        <w:ind w:left="720"/>
      </w:pPr>
      <w:r>
        <w:t xml:space="preserve">KYNG HD NetFile Editor v2.00 Programme permettant : A. D'Introduire des Clines (CCcam) / Nlines (Newcamd) / Rlines (Radegast). B. D’éditer des Clines afin de prioriser (Prio list) ou d’ignorer (Ignor </w:t>
      </w:r>
    </w:p>
    <w:p w:rsidR="00907D18" w:rsidRDefault="006E7277" w:rsidP="00907D18">
      <w:pPr>
        <w:spacing w:after="0"/>
      </w:pPr>
      <w:hyperlink r:id="rId155" w:history="1">
        <w:r w:rsidR="00907D18">
          <w:rPr>
            <w:rStyle w:val="Lienhypertexte"/>
          </w:rPr>
          <w:t>Nouveau possesseur d’un Atlas HD-200s @@@@@+++++</w:t>
        </w:r>
      </w:hyperlink>
      <w:r w:rsidR="00907D18">
        <w:t xml:space="preserve"> </w:t>
      </w:r>
    </w:p>
    <w:p w:rsidR="00907D18" w:rsidRDefault="00907D18" w:rsidP="00907D18">
      <w:pPr>
        <w:spacing w:after="0"/>
        <w:ind w:left="720"/>
      </w:pPr>
      <w:r>
        <w:t xml:space="preserve">Bonsoir à tous Première utilisation de </w:t>
      </w:r>
      <w:proofErr w:type="gramStart"/>
      <w:r>
        <w:t>l' Atlas</w:t>
      </w:r>
      <w:proofErr w:type="gramEnd"/>
      <w:r>
        <w:t xml:space="preserve"> HD-100 ou l' Atlas HD-200s Nouveau possesseur d’un Atlas HD-100 ou Atlas HD-200s , vous êtes novice, vous ne savez pas quoi faire pour une première </w:t>
      </w:r>
    </w:p>
    <w:p w:rsidR="00907D18" w:rsidRDefault="006E7277" w:rsidP="00907D18">
      <w:pPr>
        <w:spacing w:after="0"/>
      </w:pPr>
      <w:hyperlink r:id="rId156" w:history="1">
        <w:r w:rsidR="00907D18">
          <w:rPr>
            <w:rStyle w:val="Lienhypertexte"/>
          </w:rPr>
          <w:t>Outils de HD 100 (2012)</w:t>
        </w:r>
      </w:hyperlink>
      <w:r w:rsidR="00907D18">
        <w:t xml:space="preserve"> </w:t>
      </w:r>
    </w:p>
    <w:p w:rsidR="00907D18" w:rsidRDefault="00907D18" w:rsidP="00907D18">
      <w:pPr>
        <w:spacing w:after="0"/>
        <w:ind w:left="720"/>
      </w:pPr>
      <w:proofErr w:type="gramStart"/>
      <w:r>
        <w:t>Salut .</w:t>
      </w:r>
      <w:proofErr w:type="gramEnd"/>
      <w:r>
        <w:t xml:space="preserve"> </w:t>
      </w:r>
      <w:proofErr w:type="gramStart"/>
      <w:r>
        <w:t>sur</w:t>
      </w:r>
      <w:proofErr w:type="gramEnd"/>
      <w:r>
        <w:t xml:space="preserve"> ce topic vous trouvés tout les outils pour le Atlas HD100 =&gt; KYNG Enhanced Key Editor V1.01 http://www.sendspace.com/file/9d1sv7 =&gt; KYNG Net File Editor V1.02 http://www.sendspace.com/file/hbn5pq =&gt; KYNG HD-100 Multiloader http://www.sendspace.com/file/js8bnv </w:t>
      </w:r>
    </w:p>
    <w:p w:rsidR="00907D18" w:rsidRDefault="006E7277" w:rsidP="00907D18">
      <w:pPr>
        <w:spacing w:after="0"/>
      </w:pPr>
      <w:hyperlink r:id="rId157" w:anchor="post1580549" w:history="1">
        <w:r w:rsidR="00907D18">
          <w:rPr>
            <w:rStyle w:val="Lienhypertexte"/>
          </w:rPr>
          <w:t>Paramètres Ethernet + priorités</w:t>
        </w:r>
      </w:hyperlink>
      <w:r w:rsidR="00907D18">
        <w:t xml:space="preserve"> </w:t>
      </w:r>
    </w:p>
    <w:p w:rsidR="00907D18" w:rsidRDefault="00907D18" w:rsidP="00907D18">
      <w:pPr>
        <w:spacing w:after="0"/>
        <w:ind w:left="720"/>
      </w:pPr>
      <w:r>
        <w:t xml:space="preserve">Bonjour depuis hier je n arrive pas a regarder la Tv toute les trois minute j ai un bug sa coupe pendant 30 seconde merci de votre aide - - - Mise à jour - - - Qui peut m aider </w:t>
      </w:r>
    </w:p>
    <w:p w:rsidR="00907D18" w:rsidRDefault="006E7277" w:rsidP="00907D18">
      <w:pPr>
        <w:spacing w:after="0"/>
      </w:pPr>
      <w:hyperlink r:id="rId158" w:history="1">
        <w:proofErr w:type="gramStart"/>
        <w:r w:rsidR="00907D18">
          <w:rPr>
            <w:rStyle w:val="Lienhypertexte"/>
          </w:rPr>
          <w:t>partage</w:t>
        </w:r>
        <w:proofErr w:type="gramEnd"/>
        <w:r w:rsidR="00907D18">
          <w:rPr>
            <w:rStyle w:val="Lienhypertexte"/>
          </w:rPr>
          <w:t xml:space="preserve"> carte 018 en local sur 2ème hd 200s</w:t>
        </w:r>
      </w:hyperlink>
      <w:r w:rsidR="00907D18">
        <w:t xml:space="preserve"> </w:t>
      </w:r>
    </w:p>
    <w:p w:rsidR="00907D18" w:rsidRDefault="00907D18" w:rsidP="00907D18">
      <w:pPr>
        <w:spacing w:after="0"/>
        <w:ind w:left="720"/>
      </w:pPr>
      <w:r>
        <w:t xml:space="preserve">Bonjour. J'ai besoin d'aide concernant le partage </w:t>
      </w:r>
      <w:proofErr w:type="gramStart"/>
      <w:r>
        <w:t>d'un</w:t>
      </w:r>
      <w:proofErr w:type="gramEnd"/>
      <w:r>
        <w:t xml:space="preserve"> carte 018 csat entre deux hd200s. Le protocole radegast fonctionne bien en serveur parce que j'arrive </w:t>
      </w:r>
      <w:proofErr w:type="gramStart"/>
      <w:r>
        <w:t>a</w:t>
      </w:r>
      <w:proofErr w:type="gramEnd"/>
      <w:r>
        <w:t xml:space="preserve"> partager vers un vu+duo en oscam. Par </w:t>
      </w:r>
    </w:p>
    <w:p w:rsidR="00907D18" w:rsidRDefault="006E7277" w:rsidP="00907D18">
      <w:pPr>
        <w:spacing w:after="0"/>
      </w:pPr>
      <w:hyperlink r:id="rId159" w:anchor="post1564479" w:history="1">
        <w:r w:rsidR="00907D18">
          <w:rPr>
            <w:rStyle w:val="Lienhypertexte"/>
          </w:rPr>
          <w:t>PC portable =&gt; point d'accès WIFI (avec clef 3g)</w:t>
        </w:r>
      </w:hyperlink>
      <w:r w:rsidR="00907D18">
        <w:t xml:space="preserve"> </w:t>
      </w:r>
    </w:p>
    <w:p w:rsidR="00907D18" w:rsidRDefault="00907D18" w:rsidP="00907D18">
      <w:pPr>
        <w:spacing w:after="0"/>
        <w:ind w:left="720"/>
      </w:pPr>
      <w:proofErr w:type="gramStart"/>
      <w:r>
        <w:t>bonjour</w:t>
      </w:r>
      <w:proofErr w:type="gramEnd"/>
      <w:r>
        <w:t xml:space="preserve"> j'ai un ami qui voudrait raccorder un atlas avec son pc portable ais il n'a qu'une clef 3g quelqu'un peut me dire comment il faut procéder? </w:t>
      </w:r>
      <w:proofErr w:type="gramStart"/>
      <w:r>
        <w:t>merci</w:t>
      </w:r>
      <w:proofErr w:type="gramEnd"/>
      <w:r>
        <w:t xml:space="preserve"> @+ Marco </w:t>
      </w:r>
    </w:p>
    <w:p w:rsidR="00907D18" w:rsidRDefault="006E7277" w:rsidP="00907D18">
      <w:pPr>
        <w:spacing w:after="0"/>
      </w:pPr>
      <w:hyperlink r:id="rId160" w:anchor="post1642572" w:history="1">
        <w:r w:rsidR="00907D18">
          <w:rPr>
            <w:rStyle w:val="Lienhypertexte"/>
          </w:rPr>
          <w:t>PRIO ATLAS HD 200S @@@@@</w:t>
        </w:r>
      </w:hyperlink>
      <w:r w:rsidR="00907D18">
        <w:t xml:space="preserve"> </w:t>
      </w:r>
    </w:p>
    <w:p w:rsidR="00907D18" w:rsidRDefault="00907D18" w:rsidP="00907D18">
      <w:pPr>
        <w:spacing w:after="0"/>
        <w:ind w:left="720"/>
      </w:pPr>
      <w:r>
        <w:t xml:space="preserve">Le dongle est une fonction permettant de se dispenser du net pour recevoir les clefs de décryptage, elles arrivent par un signal sat venant d'un des 3 sat pris en charge dans le cadre de cette </w:t>
      </w:r>
    </w:p>
    <w:p w:rsidR="00907D18" w:rsidRDefault="006E7277" w:rsidP="00907D18">
      <w:pPr>
        <w:spacing w:after="0"/>
      </w:pPr>
      <w:hyperlink r:id="rId161" w:anchor="post1560231" w:history="1">
        <w:r w:rsidR="00907D18">
          <w:rPr>
            <w:rStyle w:val="Lienhypertexte"/>
          </w:rPr>
          <w:t>PRIO pour serveurs distant @@@@@</w:t>
        </w:r>
      </w:hyperlink>
      <w:r w:rsidR="00907D18">
        <w:t xml:space="preserve"> </w:t>
      </w:r>
    </w:p>
    <w:p w:rsidR="00907D18" w:rsidRDefault="00907D18" w:rsidP="00907D18">
      <w:pPr>
        <w:spacing w:after="0"/>
        <w:ind w:left="720"/>
      </w:pPr>
      <w:r>
        <w:t xml:space="preserve">Bonjour je viens juste de recevoir ma carte TNTSAT V5, tout fonctionne vraiment bien sauf les chaines TMC et RMC Decouverte qui mettent dans les 10secondes pour s'ouvrir. </w:t>
      </w:r>
      <w:proofErr w:type="gramStart"/>
      <w:r>
        <w:t>mes</w:t>
      </w:r>
      <w:proofErr w:type="gramEnd"/>
      <w:r>
        <w:t xml:space="preserve"> ordres de proritées sont </w:t>
      </w:r>
    </w:p>
    <w:p w:rsidR="00907D18" w:rsidRDefault="006E7277" w:rsidP="00907D18">
      <w:pPr>
        <w:spacing w:after="0"/>
      </w:pPr>
      <w:hyperlink r:id="rId162" w:anchor="post364640" w:history="1">
        <w:proofErr w:type="gramStart"/>
        <w:r w:rsidR="00907D18">
          <w:rPr>
            <w:rStyle w:val="Lienhypertexte"/>
          </w:rPr>
          <w:t>prio/</w:t>
        </w:r>
        <w:proofErr w:type="gramEnd"/>
        <w:r w:rsidR="00907D18">
          <w:rPr>
            <w:rStyle w:val="Lienhypertexte"/>
          </w:rPr>
          <w:t>ignore @@@@@</w:t>
        </w:r>
      </w:hyperlink>
      <w:r w:rsidR="00907D18">
        <w:t xml:space="preserve"> </w:t>
      </w:r>
    </w:p>
    <w:p w:rsidR="00907D18" w:rsidRDefault="00907D18" w:rsidP="00907D18">
      <w:pPr>
        <w:spacing w:after="0"/>
        <w:ind w:left="720"/>
      </w:pPr>
      <w:r>
        <w:t xml:space="preserve">Salut pour éditer vos listes CCcam prio/ignore voici quelques providers pour vous </w:t>
      </w:r>
      <w:proofErr w:type="gramStart"/>
      <w:r>
        <w:t>aider .</w:t>
      </w:r>
      <w:proofErr w:type="gramEnd"/>
      <w:r>
        <w:t xml:space="preserve"> tout le monde et inviter ajouter les providers qu'ils veut (moi en premier </w:t>
      </w:r>
      <w:proofErr w:type="gramStart"/>
      <w:r>
        <w:t>:tongue</w:t>
      </w:r>
      <w:proofErr w:type="gramEnd"/>
      <w:r>
        <w:t xml:space="preserve">:) * 0500:032830 CSAT (19E) * 0500:032840 CSAT (19E) * 0100:004106 Digital+ (19E) * 1702:000000 SKY Germany/SKY Germany Extra (19E) * 0622:000000 Canal+ NL (19E/23E) </w:t>
      </w:r>
    </w:p>
    <w:p w:rsidR="00907D18" w:rsidRDefault="006E7277" w:rsidP="00907D18">
      <w:pPr>
        <w:spacing w:after="0"/>
      </w:pPr>
      <w:hyperlink r:id="rId163" w:history="1">
        <w:proofErr w:type="gramStart"/>
        <w:r w:rsidR="00907D18">
          <w:rPr>
            <w:rStyle w:val="Lienhypertexte"/>
          </w:rPr>
          <w:t>prio/</w:t>
        </w:r>
        <w:proofErr w:type="gramEnd"/>
        <w:r w:rsidR="00907D18">
          <w:rPr>
            <w:rStyle w:val="Lienhypertexte"/>
          </w:rPr>
          <w:t>ignores sur le HD100 Editor</w:t>
        </w:r>
      </w:hyperlink>
      <w:r w:rsidR="00907D18">
        <w:t xml:space="preserve"> </w:t>
      </w:r>
    </w:p>
    <w:p w:rsidR="00907D18" w:rsidRDefault="00907D18" w:rsidP="00907D18">
      <w:pPr>
        <w:spacing w:after="0"/>
        <w:ind w:left="720"/>
      </w:pPr>
      <w:r>
        <w:lastRenderedPageBreak/>
        <w:t>Salut voici comment editer les listes CCcam prio ou ignore sur le HD100 (une exclu sur un récepteur non linux !http://forums.kyngdvb.com/images/smilies/</w:t>
      </w:r>
      <w:proofErr w:type="gramStart"/>
      <w:r>
        <w:t>tongue.png )</w:t>
      </w:r>
      <w:proofErr w:type="gramEnd"/>
      <w:r>
        <w:t xml:space="preserve"> cette liste peu permettre un zapping plus rapide on mit les providers des chaines qu'on veut les regardé sur le prio , ou on peut privilégier un systeme de cryptage sur un autres ( viacces avant seca sur Csat par example !) . sur l'ignore c'est le contraire on demande a notre HD100 d'ignorer un bouquet ou un </w:t>
      </w:r>
      <w:proofErr w:type="gramStart"/>
      <w:r>
        <w:t>systeme .</w:t>
      </w:r>
      <w:proofErr w:type="gramEnd"/>
      <w:r>
        <w:t xml:space="preserve"> </w:t>
      </w:r>
      <w:proofErr w:type="gramStart"/>
      <w:r>
        <w:t>un</w:t>
      </w:r>
      <w:proofErr w:type="gramEnd"/>
      <w:r>
        <w:t xml:space="preserve"> </w:t>
      </w:r>
    </w:p>
    <w:p w:rsidR="00907D18" w:rsidRDefault="006E7277" w:rsidP="00907D18">
      <w:pPr>
        <w:spacing w:after="0"/>
      </w:pPr>
      <w:hyperlink r:id="rId164" w:history="1">
        <w:r w:rsidR="00907D18">
          <w:rPr>
            <w:rStyle w:val="Lienhypertexte"/>
          </w:rPr>
          <w:t>Programmer &amp; enregistrer un programme ?</w:t>
        </w:r>
      </w:hyperlink>
      <w:r w:rsidR="00907D18">
        <w:t xml:space="preserve"> </w:t>
      </w:r>
    </w:p>
    <w:p w:rsidR="00907D18" w:rsidRDefault="00907D18" w:rsidP="00907D18">
      <w:pPr>
        <w:spacing w:after="0"/>
        <w:ind w:left="720"/>
      </w:pPr>
      <w:r>
        <w:t>"Activer le Timer et enrigistrement du HD100 &amp; HD200s" Avant de commencer le DDR/ clé USB doit être formatée en fat32, soit par PC</w:t>
      </w:r>
      <w:proofErr w:type="gramStart"/>
      <w:r>
        <w:t>,soit</w:t>
      </w:r>
      <w:proofErr w:type="gramEnd"/>
      <w:r>
        <w:t xml:space="preserve"> avec Atlas HD100 /Atlas HD200s. NB: nous vous conseillions d'utiliser directement le récepteur ! 1-Menu 2-Paramètres du minuteur </w:t>
      </w:r>
    </w:p>
    <w:p w:rsidR="00907D18" w:rsidRDefault="006E7277" w:rsidP="00907D18">
      <w:pPr>
        <w:spacing w:after="0"/>
      </w:pPr>
      <w:hyperlink r:id="rId165" w:history="1">
        <w:r w:rsidR="00907D18">
          <w:rPr>
            <w:rStyle w:val="Lienhypertexte"/>
          </w:rPr>
          <w:t xml:space="preserve">Resharer l'ému 'OUT' du HD-100 vers autre démo </w:t>
        </w:r>
      </w:hyperlink>
    </w:p>
    <w:p w:rsidR="00907D18" w:rsidRDefault="00907D18" w:rsidP="00907D18">
      <w:pPr>
        <w:spacing w:after="0"/>
        <w:ind w:left="720"/>
      </w:pPr>
      <w:r>
        <w:t xml:space="preserve">Salut, Comme vous le savez, l'HD-100 ouvre Csat et RTS en ému avec la version A1.08. Pour cela : --&gt; Déclarer par exemple un server sur le port 11111 dans Menu/Contrôle d'accès/Mode serveur </w:t>
      </w:r>
    </w:p>
    <w:p w:rsidR="00907D18" w:rsidRDefault="006E7277" w:rsidP="00907D18">
      <w:pPr>
        <w:spacing w:after="0"/>
      </w:pPr>
      <w:hyperlink r:id="rId166" w:history="1">
        <w:r w:rsidR="00907D18">
          <w:rPr>
            <w:rStyle w:val="Lienhypertexte"/>
          </w:rPr>
          <w:t>SCAN Problèmes potentiels et 'clarifictions'</w:t>
        </w:r>
      </w:hyperlink>
      <w:r w:rsidR="00907D18">
        <w:t xml:space="preserve"> </w:t>
      </w:r>
    </w:p>
    <w:p w:rsidR="00907D18" w:rsidRDefault="00907D18" w:rsidP="00907D18">
      <w:pPr>
        <w:spacing w:after="0"/>
        <w:ind w:left="720"/>
      </w:pPr>
      <w:r>
        <w:t xml:space="preserve">Envoyé par icekrim Commandé Mardi reçu vendredi, j'ai ensuite installé les favoris de </w:t>
      </w:r>
      <w:proofErr w:type="gramStart"/>
      <w:r>
        <w:t>Jojoke(</w:t>
      </w:r>
      <w:proofErr w:type="gramEnd"/>
      <w:r>
        <w:t xml:space="preserve">merci à lui) et tout fonctionne à merveille avec la B109 Merci Satnet! Salut, Juste pour information est-ce </w:t>
      </w:r>
    </w:p>
    <w:p w:rsidR="00907D18" w:rsidRDefault="006E7277" w:rsidP="00907D18">
      <w:pPr>
        <w:spacing w:after="0"/>
      </w:pPr>
      <w:hyperlink r:id="rId167" w:anchor="post1615433" w:history="1">
        <w:r w:rsidR="00907D18">
          <w:rPr>
            <w:rStyle w:val="Lienhypertexte"/>
          </w:rPr>
          <w:t>SCAN un seul TP</w:t>
        </w:r>
      </w:hyperlink>
      <w:r w:rsidR="00907D18">
        <w:t xml:space="preserve"> </w:t>
      </w:r>
    </w:p>
    <w:p w:rsidR="00907D18" w:rsidRDefault="00907D18" w:rsidP="00907D18">
      <w:pPr>
        <w:spacing w:after="0"/>
        <w:ind w:left="720"/>
      </w:pPr>
      <w:r>
        <w:t>Envoyé par tyrau Si je rescanne le transpondeur je vais tout perdre non ??? Configuration</w:t>
      </w:r>
      <w:proofErr w:type="gramStart"/>
      <w:r>
        <w:t>,chaines</w:t>
      </w:r>
      <w:proofErr w:type="gramEnd"/>
      <w:r>
        <w:t xml:space="preserve"> Pourquoi tu ne répond pas à ça en premier??? </w:t>
      </w:r>
      <w:proofErr w:type="gramStart"/>
      <w:r>
        <w:t>après</w:t>
      </w:r>
      <w:proofErr w:type="gramEnd"/>
      <w:r>
        <w:t xml:space="preserve"> on verra avec le scanne Envoyé par ryacine Donc, tu </w:t>
      </w:r>
    </w:p>
    <w:p w:rsidR="00907D18" w:rsidRPr="00907D18" w:rsidRDefault="006E7277" w:rsidP="00907D18">
      <w:pPr>
        <w:spacing w:after="0"/>
        <w:rPr>
          <w:lang w:val="en-GB"/>
        </w:rPr>
      </w:pPr>
      <w:hyperlink r:id="rId168" w:anchor="post1558925" w:history="1">
        <w:r w:rsidR="00907D18" w:rsidRPr="00907D18">
          <w:rPr>
            <w:rStyle w:val="Lienhypertexte"/>
            <w:lang w:val="en-GB"/>
          </w:rPr>
          <w:t>Serveur DNS =&gt; Open DNS best @@@@@</w:t>
        </w:r>
      </w:hyperlink>
      <w:r w:rsidR="00907D18" w:rsidRPr="00907D18">
        <w:rPr>
          <w:lang w:val="en-GB"/>
        </w:rPr>
        <w:t xml:space="preserve"> </w:t>
      </w:r>
    </w:p>
    <w:p w:rsidR="00907D18" w:rsidRDefault="006E7277" w:rsidP="00907D18">
      <w:pPr>
        <w:spacing w:after="0"/>
      </w:pPr>
      <w:hyperlink r:id="rId169" w:anchor="post1549043" w:history="1">
        <w:r w:rsidR="00907D18">
          <w:rPr>
            <w:rStyle w:val="Lienhypertexte"/>
          </w:rPr>
          <w:t>SIDs et chaînes peu regardée @@@@@</w:t>
        </w:r>
      </w:hyperlink>
      <w:r w:rsidR="00907D18">
        <w:t xml:space="preserve"> </w:t>
      </w:r>
    </w:p>
    <w:p w:rsidR="00907D18" w:rsidRDefault="00907D18" w:rsidP="00907D18">
      <w:pPr>
        <w:spacing w:after="0"/>
        <w:ind w:left="720"/>
      </w:pPr>
      <w:r>
        <w:t xml:space="preserve">Oui elle bug sans cesse </w:t>
      </w:r>
      <w:proofErr w:type="gramStart"/>
      <w:r>
        <w:t>cet</w:t>
      </w:r>
      <w:proofErr w:type="gramEnd"/>
      <w:r>
        <w:t xml:space="preserve"> chaine.... </w:t>
      </w:r>
    </w:p>
    <w:p w:rsidR="00907D18" w:rsidRDefault="006E7277" w:rsidP="00907D18">
      <w:pPr>
        <w:spacing w:after="0"/>
      </w:pPr>
      <w:hyperlink r:id="rId170" w:anchor="post1538371" w:history="1">
        <w:r w:rsidR="00907D18">
          <w:rPr>
            <w:rStyle w:val="Lienhypertexte"/>
          </w:rPr>
          <w:t>T° Echauffement HD200</w:t>
        </w:r>
      </w:hyperlink>
      <w:r w:rsidR="00907D18">
        <w:t xml:space="preserve"> </w:t>
      </w:r>
    </w:p>
    <w:p w:rsidR="00907D18" w:rsidRDefault="00907D18" w:rsidP="00907D18">
      <w:pPr>
        <w:spacing w:after="0"/>
        <w:ind w:left="720"/>
      </w:pPr>
      <w:r>
        <w:t xml:space="preserve">Envoyé par grugeur je confirme </w:t>
      </w:r>
      <w:proofErr w:type="gramStart"/>
      <w:r>
        <w:t>aussi ,</w:t>
      </w:r>
      <w:proofErr w:type="gramEnd"/>
      <w:r>
        <w:t xml:space="preserve"> que de mon coté tous est ok ! </w:t>
      </w:r>
      <w:proofErr w:type="gramStart"/>
      <w:r>
        <w:t>enregistrement</w:t>
      </w:r>
      <w:proofErr w:type="gramEnd"/>
      <w:r>
        <w:t xml:space="preserve"> et lecture Oui, et c'est quoi la marque de ton de ton DD?? </w:t>
      </w:r>
    </w:p>
    <w:p w:rsidR="00907D18" w:rsidRDefault="006E7277" w:rsidP="00907D18">
      <w:pPr>
        <w:spacing w:after="0"/>
      </w:pPr>
      <w:hyperlink r:id="rId171" w:anchor="post1540896" w:history="1">
        <w:r w:rsidR="00907D18">
          <w:rPr>
            <w:rStyle w:val="Lienhypertexte"/>
          </w:rPr>
          <w:t>T° Montée en température du HD200S</w:t>
        </w:r>
      </w:hyperlink>
      <w:r w:rsidR="00907D18">
        <w:t xml:space="preserve"> </w:t>
      </w:r>
    </w:p>
    <w:p w:rsidR="00907D18" w:rsidRDefault="00907D18" w:rsidP="00907D18">
      <w:pPr>
        <w:spacing w:after="0"/>
        <w:ind w:left="720"/>
      </w:pPr>
      <w:r>
        <w:t xml:space="preserve">Il semble que la dernière génération HD200S horloge CPU augmentée pour une prestation sans faille en lecture mais chauffe plus. Un signe de reconnaissance la LED ROUGE TROP PUISSANTE: Pouver vous </w:t>
      </w:r>
    </w:p>
    <w:p w:rsidR="00907D18" w:rsidRDefault="006E7277" w:rsidP="00907D18">
      <w:pPr>
        <w:spacing w:after="0"/>
      </w:pPr>
      <w:hyperlink r:id="rId172" w:anchor="post1275059" w:history="1">
        <w:r w:rsidR="00907D18">
          <w:rPr>
            <w:rStyle w:val="Lienhypertexte"/>
          </w:rPr>
          <w:t>Télécommande de HD-200s!</w:t>
        </w:r>
      </w:hyperlink>
      <w:r w:rsidR="00907D18">
        <w:t xml:space="preserve"> </w:t>
      </w:r>
    </w:p>
    <w:p w:rsidR="00907D18" w:rsidRDefault="00907D18" w:rsidP="00907D18">
      <w:pPr>
        <w:spacing w:after="0"/>
        <w:ind w:left="720"/>
      </w:pPr>
      <w:r>
        <w:t xml:space="preserve">Salut une des </w:t>
      </w:r>
      <w:proofErr w:type="gramStart"/>
      <w:r>
        <w:t>nouveauté</w:t>
      </w:r>
      <w:proofErr w:type="gramEnd"/>
      <w:r>
        <w:t xml:space="preserve"> de HD-200s et la télécommande, voici ce qu'il faut savoir 1. </w:t>
      </w:r>
      <w:proofErr w:type="gramStart"/>
      <w:r>
        <w:t>la</w:t>
      </w:r>
      <w:proofErr w:type="gramEnd"/>
      <w:r>
        <w:t xml:space="preserve"> télécommande de HD-200s et plus petite et avec moins de bouton (45 contre 47) que le HD-100 2. </w:t>
      </w:r>
      <w:proofErr w:type="gramStart"/>
      <w:r>
        <w:t>les</w:t>
      </w:r>
      <w:proofErr w:type="gramEnd"/>
      <w:r>
        <w:t xml:space="preserve"> boutons en </w:t>
      </w:r>
    </w:p>
    <w:p w:rsidR="00907D18" w:rsidRDefault="006E7277" w:rsidP="00907D18">
      <w:pPr>
        <w:spacing w:after="0"/>
      </w:pPr>
      <w:hyperlink r:id="rId173" w:anchor="post272584" w:history="1">
        <w:r w:rsidR="00907D18">
          <w:rPr>
            <w:rStyle w:val="Lienhypertexte"/>
          </w:rPr>
          <w:t>Télécommande de l'Atlas HD 100</w:t>
        </w:r>
      </w:hyperlink>
      <w:r w:rsidR="00907D18">
        <w:t xml:space="preserve"> </w:t>
      </w:r>
    </w:p>
    <w:p w:rsidR="00907D18" w:rsidRDefault="00907D18" w:rsidP="00907D18">
      <w:pPr>
        <w:spacing w:after="0"/>
        <w:ind w:left="720"/>
      </w:pPr>
      <w:r>
        <w:t xml:space="preserve">En attendant le manuel d’utilisation, voici l’architecture complète du menu de l’Atlas HD 100. La troisième colonne comprend tous les paramètres que l’on peut configurer à travers le menu. La dernière colonne rassemble les valeurs (en bleu) que peuvent prendre ces paramètres. Exemples d’utilisation : - Pour connaître la version du soft : Tableau IV : Menu/Informations système/ Information du récepteur. - Pour activer un emu : Tableau III : Menu/Contrôle d’accès/ Editeur de clés/ Bouton </w:t>
      </w:r>
    </w:p>
    <w:p w:rsidR="00907D18" w:rsidRDefault="006E7277" w:rsidP="00907D18">
      <w:pPr>
        <w:spacing w:after="0"/>
      </w:pPr>
      <w:hyperlink r:id="rId174" w:anchor="post1139351" w:history="1">
        <w:proofErr w:type="gramStart"/>
        <w:r w:rsidR="00907D18">
          <w:rPr>
            <w:rStyle w:val="Lienhypertexte"/>
          </w:rPr>
          <w:t>telecommande</w:t>
        </w:r>
        <w:proofErr w:type="gramEnd"/>
        <w:r w:rsidR="00907D18">
          <w:rPr>
            <w:rStyle w:val="Lienhypertexte"/>
          </w:rPr>
          <w:t xml:space="preserve"> HD100 quartz </w:t>
        </w:r>
      </w:hyperlink>
    </w:p>
    <w:p w:rsidR="00907D18" w:rsidRDefault="00907D18" w:rsidP="00907D18">
      <w:pPr>
        <w:spacing w:after="0"/>
        <w:ind w:left="720"/>
      </w:pPr>
      <w:proofErr w:type="gramStart"/>
      <w:r>
        <w:t>bonjour</w:t>
      </w:r>
      <w:proofErr w:type="gramEnd"/>
      <w:r>
        <w:t xml:space="preserve"> mes amis je viens de faire une petite investigation concernent le quartz de la télécommande qu'on pas l'habitude deja de voir sauf pour les électroniciens bien sur et pour cela je viens de le </w:t>
      </w:r>
    </w:p>
    <w:p w:rsidR="00907D18" w:rsidRDefault="006E7277" w:rsidP="00907D18">
      <w:pPr>
        <w:spacing w:after="0"/>
      </w:pPr>
      <w:hyperlink r:id="rId175" w:anchor="post1531351" w:history="1">
        <w:proofErr w:type="gramStart"/>
        <w:r w:rsidR="00907D18">
          <w:rPr>
            <w:rStyle w:val="Lienhypertexte"/>
          </w:rPr>
          <w:t>télécommande</w:t>
        </w:r>
        <w:proofErr w:type="gramEnd"/>
        <w:r w:rsidR="00907D18">
          <w:rPr>
            <w:rStyle w:val="Lienhypertexte"/>
          </w:rPr>
          <w:t xml:space="preserve"> HD200S ==&gt; universelle</w:t>
        </w:r>
      </w:hyperlink>
      <w:r w:rsidR="00907D18">
        <w:t xml:space="preserve"> </w:t>
      </w:r>
    </w:p>
    <w:p w:rsidR="00907D18" w:rsidRDefault="00907D18" w:rsidP="00907D18">
      <w:pPr>
        <w:spacing w:after="0"/>
        <w:ind w:left="720"/>
      </w:pPr>
      <w:r>
        <w:t>Bonsoir à tous, Etant un futur possesseur de l'Atlas HD200S (il arrive ce mardi normalement ^^)</w:t>
      </w:r>
      <w:proofErr w:type="gramStart"/>
      <w:r>
        <w:t>,je</w:t>
      </w:r>
      <w:proofErr w:type="gramEnd"/>
      <w:r>
        <w:t xml:space="preserve"> voulais vous demander si quelqu’un connait le code pour télécommander l'Atlas à partir d'une télécomma </w:t>
      </w:r>
    </w:p>
    <w:p w:rsidR="00907D18" w:rsidRPr="00907D18" w:rsidRDefault="006E7277" w:rsidP="00907D18">
      <w:pPr>
        <w:spacing w:after="0"/>
        <w:rPr>
          <w:lang w:val="en-GB"/>
        </w:rPr>
      </w:pPr>
      <w:hyperlink r:id="rId176" w:history="1">
        <w:r w:rsidR="00907D18" w:rsidRPr="00907D18">
          <w:rPr>
            <w:rStyle w:val="Lienhypertexte"/>
            <w:lang w:val="en-GB"/>
          </w:rPr>
          <w:t>Time Out Free server option: REMOVED in last FIRM</w:t>
        </w:r>
      </w:hyperlink>
      <w:r w:rsidR="00907D18" w:rsidRPr="00907D18">
        <w:rPr>
          <w:lang w:val="en-GB"/>
        </w:rPr>
        <w:t xml:space="preserve"> </w:t>
      </w:r>
    </w:p>
    <w:p w:rsidR="00907D18" w:rsidRDefault="00907D18" w:rsidP="00907D18">
      <w:pPr>
        <w:spacing w:after="0"/>
        <w:ind w:left="720"/>
      </w:pPr>
      <w:r>
        <w:t>Bonjour mes amis une Option qu'il ne faut pas oublier c'est le TimeOut cette Option est destinée pour réduire le temps mort du free server pour un éventuelle bascule du server vers un autre en résumé avec certains types de cryptage la clé en cours change a une fréquence plus élevée que d'autres. Ce paramètre sera je pense utile pour Sky Italia... mais pour Csat (où la fréquence de changement est d'envirion 10000 ms, pas besoin de toucher</w:t>
      </w:r>
      <w:proofErr w:type="gramStart"/>
      <w:r>
        <w:t>..)</w:t>
      </w:r>
      <w:proofErr w:type="gramEnd"/>
      <w:r>
        <w:t xml:space="preserve"> </w:t>
      </w:r>
    </w:p>
    <w:p w:rsidR="00907D18" w:rsidRDefault="006E7277" w:rsidP="00907D18">
      <w:pPr>
        <w:spacing w:after="0"/>
      </w:pPr>
      <w:hyperlink r:id="rId177" w:anchor="post1436776" w:history="1">
        <w:r w:rsidR="00907D18">
          <w:rPr>
            <w:rStyle w:val="Lienhypertexte"/>
          </w:rPr>
          <w:t>TNT chaînes proposées</w:t>
        </w:r>
      </w:hyperlink>
      <w:r w:rsidR="00907D18">
        <w:t xml:space="preserve"> </w:t>
      </w:r>
    </w:p>
    <w:p w:rsidR="00907D18" w:rsidRDefault="00907D18" w:rsidP="00907D18">
      <w:pPr>
        <w:spacing w:after="0"/>
        <w:ind w:left="720"/>
      </w:pPr>
      <w:proofErr w:type="gramStart"/>
      <w:r>
        <w:t>d</w:t>
      </w:r>
      <w:proofErr w:type="gramEnd"/>
      <w:r>
        <w:t xml:space="preserve"> apres glitch emulateur hs </w:t>
      </w:r>
    </w:p>
    <w:p w:rsidR="00907D18" w:rsidRDefault="006E7277" w:rsidP="00907D18">
      <w:pPr>
        <w:spacing w:after="0"/>
      </w:pPr>
      <w:hyperlink r:id="rId178" w:anchor="post1440887" w:history="1">
        <w:r w:rsidR="00907D18">
          <w:rPr>
            <w:rStyle w:val="Lienhypertexte"/>
          </w:rPr>
          <w:t>TNTSAT 030B00 =&gt;désactivé</w:t>
        </w:r>
      </w:hyperlink>
      <w:r w:rsidR="00907D18">
        <w:t xml:space="preserve"> </w:t>
      </w:r>
    </w:p>
    <w:p w:rsidR="00907D18" w:rsidRDefault="00907D18" w:rsidP="00907D18">
      <w:pPr>
        <w:spacing w:after="0"/>
        <w:ind w:left="720"/>
      </w:pPr>
      <w:proofErr w:type="gramStart"/>
      <w:r>
        <w:t>chez</w:t>
      </w:r>
      <w:proofErr w:type="gramEnd"/>
      <w:r>
        <w:t xml:space="preserve"> vous aussi y'a plus de TNT ? </w:t>
      </w:r>
      <w:proofErr w:type="gramStart"/>
      <w:r>
        <w:t>sur</w:t>
      </w:r>
      <w:proofErr w:type="gramEnd"/>
      <w:r>
        <w:t xml:space="preserve"> astra 19.2 </w:t>
      </w:r>
    </w:p>
    <w:p w:rsidR="00907D18" w:rsidRDefault="006E7277" w:rsidP="00907D18">
      <w:pPr>
        <w:spacing w:after="0"/>
      </w:pPr>
      <w:hyperlink r:id="rId179" w:anchor="post1442134" w:history="1">
        <w:r w:rsidR="00907D18">
          <w:rPr>
            <w:rStyle w:val="Lienhypertexte"/>
          </w:rPr>
          <w:t>TNTSAT VIA-5 pour atlas hd 200 chaînes</w:t>
        </w:r>
      </w:hyperlink>
      <w:r w:rsidR="00907D18">
        <w:t xml:space="preserve"> </w:t>
      </w:r>
    </w:p>
    <w:p w:rsidR="00907D18" w:rsidRDefault="00907D18" w:rsidP="00907D18">
      <w:pPr>
        <w:spacing w:after="0"/>
        <w:ind w:left="720"/>
      </w:pPr>
      <w:r>
        <w:lastRenderedPageBreak/>
        <w:t xml:space="preserve">Envoyé par voltigegm </w:t>
      </w:r>
      <w:proofErr w:type="gramStart"/>
      <w:r>
        <w:t>Bonjour ,</w:t>
      </w:r>
      <w:proofErr w:type="gramEnd"/>
      <w:r>
        <w:t xml:space="preserve"> en l'état , je partage le constat de satelectro. </w:t>
      </w:r>
      <w:proofErr w:type="gramStart"/>
      <w:r>
        <w:t>dorénavant</w:t>
      </w:r>
      <w:proofErr w:type="gramEnd"/>
      <w:r>
        <w:t xml:space="preserve">, l'atlas HD 200 avec le firmware B111 nous amène à laisser le démo constament branché au sat, pour faire le </w:t>
      </w:r>
    </w:p>
    <w:p w:rsidR="00907D18" w:rsidRDefault="006E7277" w:rsidP="00907D18">
      <w:pPr>
        <w:spacing w:after="0"/>
      </w:pPr>
      <w:hyperlink r:id="rId180" w:history="1">
        <w:r w:rsidR="00907D18">
          <w:rPr>
            <w:rStyle w:val="Lienhypertexte"/>
          </w:rPr>
          <w:t>Transpondeur TUTO ajouter un nouveau TP</w:t>
        </w:r>
      </w:hyperlink>
      <w:r w:rsidR="00907D18">
        <w:t xml:space="preserve"> </w:t>
      </w:r>
    </w:p>
    <w:p w:rsidR="00907D18" w:rsidRDefault="00907D18" w:rsidP="00907D18">
      <w:pPr>
        <w:spacing w:after="0"/>
        <w:ind w:left="720"/>
      </w:pPr>
      <w:r>
        <w:t xml:space="preserve">Recherche de chaînes - Edition des Transpondeurs - On choisi le satellite qui contiens la transpondeur que vous vouler scanner ensuite on clique sur le bouton vert - Polarisation Horizontale ou bien </w:t>
      </w:r>
    </w:p>
    <w:p w:rsidR="00907D18" w:rsidRDefault="006E7277" w:rsidP="00907D18">
      <w:pPr>
        <w:spacing w:after="0"/>
      </w:pPr>
      <w:hyperlink r:id="rId181" w:anchor="post1596403" w:history="1">
        <w:r w:rsidR="00907D18">
          <w:rPr>
            <w:rStyle w:val="Lienhypertexte"/>
          </w:rPr>
          <w:t>Trier pour obtenir une numérotation particulière canalSat</w:t>
        </w:r>
      </w:hyperlink>
      <w:r w:rsidR="00907D18">
        <w:t xml:space="preserve"> </w:t>
      </w:r>
    </w:p>
    <w:p w:rsidR="00907D18" w:rsidRDefault="00907D18" w:rsidP="00907D18">
      <w:pPr>
        <w:spacing w:after="0"/>
        <w:ind w:left="720"/>
      </w:pPr>
      <w:r>
        <w:t xml:space="preserve">Thanks </w:t>
      </w:r>
    </w:p>
    <w:p w:rsidR="00907D18" w:rsidRDefault="006E7277" w:rsidP="00907D18">
      <w:pPr>
        <w:spacing w:after="0"/>
      </w:pPr>
      <w:hyperlink r:id="rId182" w:history="1">
        <w:r w:rsidR="00907D18">
          <w:rPr>
            <w:rStyle w:val="Lienhypertexte"/>
          </w:rPr>
          <w:t>TUTOS -ASTUCES-AIDES</w:t>
        </w:r>
      </w:hyperlink>
      <w:r w:rsidR="00907D18">
        <w:t xml:space="preserve"> </w:t>
      </w:r>
    </w:p>
    <w:p w:rsidR="00907D18" w:rsidRDefault="00907D18" w:rsidP="00907D18">
      <w:pPr>
        <w:spacing w:after="0"/>
        <w:ind w:left="720"/>
      </w:pPr>
      <w:r>
        <w:t xml:space="preserve">Salut ! Afin d'organsier le </w:t>
      </w:r>
      <w:proofErr w:type="gramStart"/>
      <w:r>
        <w:t>forum ,</w:t>
      </w:r>
      <w:proofErr w:type="gramEnd"/>
      <w:r>
        <w:t xml:space="preserve"> on vas essayer de mettre ici tous les tutos du nouveau née l'Atlas-hd 100 . </w:t>
      </w:r>
      <w:proofErr w:type="gramStart"/>
      <w:r>
        <w:t>Allez</w:t>
      </w:r>
      <w:proofErr w:type="gramEnd"/>
      <w:r>
        <w:t xml:space="preserve"> je commence : sauvegarder / récupérer vos chaines et favoris sur une clé USB sur le HD100 -- par REDPILL TuTo/Dongle support /atlas hd 100 -- par Shanks option inédite sur le HD 100 -- par REDPILL </w:t>
      </w:r>
    </w:p>
    <w:p w:rsidR="00907D18" w:rsidRPr="00907D18" w:rsidRDefault="006E7277" w:rsidP="00907D18">
      <w:pPr>
        <w:spacing w:after="0"/>
        <w:rPr>
          <w:lang w:val="en-GB"/>
        </w:rPr>
      </w:pPr>
      <w:hyperlink r:id="rId183" w:anchor="mpos=1%7Cmp" w:history="1">
        <w:r w:rsidR="00907D18" w:rsidRPr="00907D18">
          <w:rPr>
            <w:rStyle w:val="Lienhypertexte"/>
            <w:lang w:val="en-GB"/>
          </w:rPr>
          <w:t>Vente Atlas HD 200s WiFi Cdiscount</w:t>
        </w:r>
      </w:hyperlink>
      <w:r w:rsidR="00907D18" w:rsidRPr="00907D18">
        <w:rPr>
          <w:lang w:val="en-GB"/>
        </w:rPr>
        <w:t xml:space="preserve"> </w:t>
      </w:r>
    </w:p>
    <w:p w:rsidR="00907D18" w:rsidRDefault="00907D18" w:rsidP="00907D18">
      <w:pPr>
        <w:spacing w:after="0"/>
        <w:ind w:left="720"/>
      </w:pPr>
      <w:r>
        <w:t xml:space="preserve">Vite ! Découvrez l&amp;#39;offre Atlas HD 200s WiFi Ethernet Menu Gris Cristor pas cher sur Cdiscount. Livraison rapide et Economies garanties en SET-TOP-BOX - Décodeur ! </w:t>
      </w:r>
    </w:p>
    <w:p w:rsidR="00907D18" w:rsidRDefault="006E7277" w:rsidP="00907D18">
      <w:pPr>
        <w:spacing w:after="0"/>
      </w:pPr>
      <w:hyperlink r:id="rId184" w:history="1">
        <w:r w:rsidR="00907D18">
          <w:rPr>
            <w:rStyle w:val="Lienhypertexte"/>
          </w:rPr>
          <w:t>Vente Atlas-hd.com Importateur/Grossiste pour l'Europe d'Atlas HD 200 S</w:t>
        </w:r>
      </w:hyperlink>
      <w:r w:rsidR="00907D18">
        <w:t xml:space="preserve"> </w:t>
      </w:r>
    </w:p>
    <w:p w:rsidR="00907D18" w:rsidRDefault="006E7277" w:rsidP="00907D18">
      <w:pPr>
        <w:spacing w:after="0"/>
      </w:pPr>
      <w:hyperlink r:id="rId185" w:history="1">
        <w:proofErr w:type="gramStart"/>
        <w:r w:rsidR="00907D18">
          <w:rPr>
            <w:rStyle w:val="Lienhypertexte"/>
          </w:rPr>
          <w:t>vente</w:t>
        </w:r>
        <w:proofErr w:type="gramEnd"/>
        <w:r w:rsidR="00907D18">
          <w:rPr>
            <w:rStyle w:val="Lienhypertexte"/>
          </w:rPr>
          <w:t xml:space="preserve"> digitalizate.es via espagne</w:t>
        </w:r>
      </w:hyperlink>
      <w:r w:rsidR="00907D18">
        <w:t xml:space="preserve"> </w:t>
      </w:r>
    </w:p>
    <w:p w:rsidR="00907D18" w:rsidRDefault="00907D18" w:rsidP="00907D18">
      <w:pPr>
        <w:spacing w:after="0"/>
        <w:ind w:left="720"/>
      </w:pPr>
      <w:r>
        <w:t xml:space="preserve">Electrónica - Decodificadores - La empresa, que cuenta con más de diez años de experiencia en la gestión de comercios online, trabaja con una política de precios bajos a la que añade un cuidado servicio de atención al cliente. </w:t>
      </w:r>
    </w:p>
    <w:p w:rsidR="00907D18" w:rsidRPr="00907D18" w:rsidRDefault="006E7277" w:rsidP="00907D18">
      <w:pPr>
        <w:spacing w:after="0"/>
        <w:rPr>
          <w:lang w:val="en-GB"/>
        </w:rPr>
      </w:pPr>
      <w:hyperlink r:id="rId186" w:history="1">
        <w:proofErr w:type="gramStart"/>
        <w:r w:rsidR="00907D18" w:rsidRPr="00907D18">
          <w:rPr>
            <w:rStyle w:val="Lienhypertexte"/>
            <w:lang w:val="en-GB"/>
          </w:rPr>
          <w:t>vente</w:t>
        </w:r>
        <w:proofErr w:type="gramEnd"/>
        <w:r w:rsidR="00907D18" w:rsidRPr="00907D18">
          <w:rPr>
            <w:rStyle w:val="Lienhypertexte"/>
            <w:lang w:val="en-GB"/>
          </w:rPr>
          <w:t xml:space="preserve"> transplanet.fr Atlas HD-200s @@@@@</w:t>
        </w:r>
      </w:hyperlink>
      <w:r w:rsidR="00907D18" w:rsidRPr="00907D18">
        <w:rPr>
          <w:lang w:val="en-GB"/>
        </w:rPr>
        <w:t xml:space="preserve"> </w:t>
      </w:r>
    </w:p>
    <w:p w:rsidR="00907D18" w:rsidRPr="00907D18" w:rsidRDefault="00907D18" w:rsidP="00907D18">
      <w:pPr>
        <w:spacing w:after="0"/>
        <w:ind w:left="720"/>
        <w:rPr>
          <w:lang w:val="en-GB"/>
        </w:rPr>
      </w:pPr>
      <w:r>
        <w:t xml:space="preserve">Atlas HD 200 est un récepteur numérique équipé de double tuner - 1 lecteur de carte - USB - WiFi - Ethernet - Dongle interne. </w:t>
      </w:r>
      <w:r w:rsidRPr="00907D18">
        <w:rPr>
          <w:lang w:val="en-GB"/>
        </w:rPr>
        <w:t xml:space="preserve">Atlas HD 200s by Cristor </w:t>
      </w:r>
    </w:p>
    <w:p w:rsidR="00907D18" w:rsidRPr="00907D18" w:rsidRDefault="006E7277" w:rsidP="00907D18">
      <w:pPr>
        <w:spacing w:after="0"/>
        <w:rPr>
          <w:lang w:val="en-GB"/>
        </w:rPr>
      </w:pPr>
      <w:hyperlink r:id="rId187" w:history="1">
        <w:r w:rsidR="00907D18" w:rsidRPr="00907D18">
          <w:rPr>
            <w:rStyle w:val="Lienhypertexte"/>
            <w:lang w:val="en-GB"/>
          </w:rPr>
          <w:t>Verrouiller chaines Atlas-HD (contrôle parental)</w:t>
        </w:r>
      </w:hyperlink>
      <w:r w:rsidR="00907D18" w:rsidRPr="00907D18">
        <w:rPr>
          <w:lang w:val="en-GB"/>
        </w:rPr>
        <w:t xml:space="preserve"> </w:t>
      </w:r>
    </w:p>
    <w:p w:rsidR="00907D18" w:rsidRDefault="00907D18" w:rsidP="00907D18">
      <w:pPr>
        <w:spacing w:after="0"/>
        <w:ind w:left="720"/>
      </w:pPr>
      <w:r>
        <w:rPr>
          <w:rFonts w:ascii="Segoe UI Symbol" w:hAnsi="Segoe UI Symbol" w:cs="Segoe UI Symbol"/>
        </w:rPr>
        <w:t>♣</w:t>
      </w:r>
      <w:r>
        <w:t xml:space="preserve"> Verrouiller/d</w:t>
      </w:r>
      <w:r>
        <w:rPr>
          <w:rFonts w:ascii="Calibri" w:hAnsi="Calibri" w:cs="Calibri"/>
        </w:rPr>
        <w:t>é</w:t>
      </w:r>
      <w:r>
        <w:t>verrouiller une cha</w:t>
      </w:r>
      <w:r>
        <w:rPr>
          <w:rFonts w:ascii="Calibri" w:hAnsi="Calibri" w:cs="Calibri"/>
        </w:rPr>
        <w:t>î</w:t>
      </w:r>
      <w:r>
        <w:t xml:space="preserve">ne sur l'Atlas-HD 100 </w:t>
      </w:r>
      <w:r>
        <w:rPr>
          <w:rFonts w:ascii="Segoe UI Symbol" w:hAnsi="Segoe UI Symbol" w:cs="Segoe UI Symbol"/>
        </w:rPr>
        <w:t>♣</w:t>
      </w:r>
      <w:r>
        <w:t xml:space="preserve"> 1. Aller dans Menu/Param</w:t>
      </w:r>
      <w:r>
        <w:rPr>
          <w:rFonts w:ascii="Calibri" w:hAnsi="Calibri" w:cs="Calibri"/>
        </w:rPr>
        <w:t>è</w:t>
      </w:r>
      <w:r>
        <w:t>tres Syst</w:t>
      </w:r>
      <w:r>
        <w:rPr>
          <w:rFonts w:ascii="Calibri" w:hAnsi="Calibri" w:cs="Calibri"/>
        </w:rPr>
        <w:t>è</w:t>
      </w:r>
      <w:r>
        <w:t xml:space="preserve">me http://i.imgur.com/Jqze7.png 2. Aller dans "Contrôle parental" puis il vous demande d'introduire le mot de passe (Mot de passe par défaut : 1234) </w:t>
      </w:r>
    </w:p>
    <w:p w:rsidR="00907D18" w:rsidRDefault="006E7277" w:rsidP="00907D18">
      <w:pPr>
        <w:spacing w:after="0"/>
      </w:pPr>
      <w:hyperlink r:id="rId188" w:anchor="post1274498" w:history="1">
        <w:r w:rsidR="00907D18">
          <w:rPr>
            <w:rStyle w:val="Lienhypertexte"/>
          </w:rPr>
          <w:t>WI-FI connecter le HD 200s a Internet via le WI-FI</w:t>
        </w:r>
      </w:hyperlink>
      <w:r w:rsidR="00907D18">
        <w:t xml:space="preserve"> </w:t>
      </w:r>
    </w:p>
    <w:p w:rsidR="00907D18" w:rsidRDefault="00907D18" w:rsidP="00907D18">
      <w:pPr>
        <w:spacing w:after="0"/>
        <w:ind w:left="720"/>
      </w:pPr>
      <w:r>
        <w:t xml:space="preserve">Salut, Voici comment on connecte le HD200s </w:t>
      </w:r>
      <w:proofErr w:type="gramStart"/>
      <w:r>
        <w:t>a</w:t>
      </w:r>
      <w:proofErr w:type="gramEnd"/>
      <w:r>
        <w:t xml:space="preserve"> Internet via le WI-FI 1: avec la Télécommande on va au =&gt; Menu =&gt; Paramètre système 2. Paramètre d'interface réseau 3. </w:t>
      </w:r>
      <w:proofErr w:type="gramStart"/>
      <w:r>
        <w:t>on</w:t>
      </w:r>
      <w:proofErr w:type="gramEnd"/>
      <w:r>
        <w:t xml:space="preserve"> choisie Wlan0 sur Interface </w:t>
      </w:r>
    </w:p>
    <w:p w:rsidR="00907D18" w:rsidRDefault="006E7277" w:rsidP="00907D18">
      <w:pPr>
        <w:spacing w:after="0"/>
      </w:pPr>
      <w:hyperlink r:id="rId189" w:history="1">
        <w:r w:rsidR="00907D18">
          <w:rPr>
            <w:rStyle w:val="Lienhypertexte"/>
          </w:rPr>
          <w:t>WI-FI HD 200s a conexion Internet</w:t>
        </w:r>
      </w:hyperlink>
      <w:r w:rsidR="00907D18">
        <w:t xml:space="preserve"> </w:t>
      </w:r>
    </w:p>
    <w:p w:rsidR="00907D18" w:rsidRDefault="00907D18" w:rsidP="00907D18">
      <w:pPr>
        <w:spacing w:after="0"/>
        <w:ind w:left="720"/>
      </w:pPr>
      <w:r>
        <w:t xml:space="preserve">Salut, Voici comment on connecte le HD200s </w:t>
      </w:r>
      <w:proofErr w:type="gramStart"/>
      <w:r>
        <w:t>a</w:t>
      </w:r>
      <w:proofErr w:type="gramEnd"/>
      <w:r>
        <w:t xml:space="preserve"> Internet via le WI-FI 1: avec la Télécommande on va au =&gt; Menu =&gt; Paramètre système http://img4.hostingpics.net/pics/61000513081302.png 2. Paramètre d'interface réseau </w:t>
      </w:r>
    </w:p>
    <w:p w:rsidR="00907D18" w:rsidRPr="006E7277" w:rsidRDefault="006E7277" w:rsidP="00907D18">
      <w:pPr>
        <w:spacing w:after="0"/>
      </w:pPr>
      <w:hyperlink r:id="rId190" w:history="1">
        <w:r w:rsidR="00907D18" w:rsidRPr="006E7277">
          <w:rPr>
            <w:rStyle w:val="Lienhypertexte"/>
          </w:rPr>
          <w:t>WIFI Atlas HD-200s [Whed] ou [Sci]</w:t>
        </w:r>
      </w:hyperlink>
      <w:r w:rsidR="00907D18" w:rsidRPr="006E7277">
        <w:t xml:space="preserve"> </w:t>
      </w:r>
    </w:p>
    <w:p w:rsidR="00907D18" w:rsidRDefault="00907D18" w:rsidP="00907D18">
      <w:pPr>
        <w:spacing w:after="0"/>
        <w:ind w:left="720"/>
      </w:pPr>
      <w:r>
        <w:t xml:space="preserve">Salut à tous; Découvrez pourquoi </w:t>
      </w:r>
      <w:proofErr w:type="gramStart"/>
      <w:r>
        <w:t>l' Atlas</w:t>
      </w:r>
      <w:proofErr w:type="gramEnd"/>
      <w:r>
        <w:t xml:space="preserve"> HD-200s possède 02 choix wifi. Lequel vous devez choisir pour connecter le récepteur via wifi ? A la première commercialisation du HD-200s, il y avait 02 </w:t>
      </w:r>
    </w:p>
    <w:p w:rsidR="00907D18" w:rsidRPr="00907D18" w:rsidRDefault="006E7277" w:rsidP="00907D18">
      <w:pPr>
        <w:spacing w:after="0"/>
        <w:rPr>
          <w:lang w:val="en-GB"/>
        </w:rPr>
      </w:pPr>
      <w:hyperlink r:id="rId191" w:history="1">
        <w:r w:rsidR="00907D18" w:rsidRPr="00907D18">
          <w:rPr>
            <w:rStyle w:val="Lienhypertexte"/>
            <w:lang w:val="en-GB"/>
          </w:rPr>
          <w:t xml:space="preserve">Wifi Atlas HD100 </w:t>
        </w:r>
        <w:proofErr w:type="gramStart"/>
        <w:r w:rsidR="00907D18" w:rsidRPr="00907D18">
          <w:rPr>
            <w:rStyle w:val="Lienhypertexte"/>
            <w:lang w:val="en-GB"/>
          </w:rPr>
          <w:t>Clef :Routeur</w:t>
        </w:r>
        <w:proofErr w:type="gramEnd"/>
        <w:r w:rsidR="00907D18" w:rsidRPr="00907D18">
          <w:rPr>
            <w:rStyle w:val="Lienhypertexte"/>
            <w:lang w:val="en-GB"/>
          </w:rPr>
          <w:t xml:space="preserve"> Freebox V6 Revolution.</w:t>
        </w:r>
      </w:hyperlink>
      <w:r w:rsidR="00907D18" w:rsidRPr="00907D18">
        <w:rPr>
          <w:lang w:val="en-GB"/>
        </w:rPr>
        <w:t xml:space="preserve"> </w:t>
      </w:r>
    </w:p>
    <w:p w:rsidR="00907D18" w:rsidRDefault="00907D18" w:rsidP="00907D18">
      <w:pPr>
        <w:spacing w:after="0"/>
        <w:ind w:left="720"/>
      </w:pPr>
      <w:r>
        <w:t xml:space="preserve">Comment faire fonctionner son HD-100 avec la clé Wifi et le routeur Freebox V6 Revolution : Prérequis : A. Avoir la clé usb Wifi Compatible avec le HD100. C'est à dire celle là : (merci Abou pour la photo http://forums.kyngdvb.com/images/smilies/smile.png) http://i.imgur.com/RGtOFsT.jpg </w:t>
      </w:r>
    </w:p>
    <w:p w:rsidR="00907D18" w:rsidRPr="00907D18" w:rsidRDefault="006E7277" w:rsidP="00907D18">
      <w:pPr>
        <w:spacing w:after="0"/>
        <w:rPr>
          <w:lang w:val="en-GB"/>
        </w:rPr>
      </w:pPr>
      <w:hyperlink r:id="rId192" w:history="1">
        <w:r w:rsidR="00907D18" w:rsidRPr="00907D18">
          <w:rPr>
            <w:rStyle w:val="Lienhypertexte"/>
            <w:lang w:val="en-GB"/>
          </w:rPr>
          <w:t>WIFI CH11 Atlas HD-200s Internet</w:t>
        </w:r>
      </w:hyperlink>
      <w:r w:rsidR="00907D18" w:rsidRPr="00907D18">
        <w:rPr>
          <w:lang w:val="en-GB"/>
        </w:rPr>
        <w:t xml:space="preserve"> </w:t>
      </w:r>
    </w:p>
    <w:p w:rsidR="00907D18" w:rsidRDefault="00907D18" w:rsidP="00907D18">
      <w:pPr>
        <w:spacing w:after="0"/>
        <w:ind w:left="720"/>
      </w:pPr>
      <w:r>
        <w:t xml:space="preserve">bonjour a </w:t>
      </w:r>
      <w:proofErr w:type="gramStart"/>
      <w:r>
        <w:t>tous ,</w:t>
      </w:r>
      <w:proofErr w:type="gramEnd"/>
      <w:r>
        <w:t xml:space="preserve"> nos amis atlassiens je viens d acquerire un atlas 200S,mais jai un probleme avec la configuration pour le connecte a internet je viens vers vous pour solliciter votre aide merci d avance a vous tous </w:t>
      </w:r>
    </w:p>
    <w:p w:rsidR="00907D18" w:rsidRDefault="006E7277" w:rsidP="00907D18">
      <w:pPr>
        <w:spacing w:after="0"/>
      </w:pPr>
      <w:hyperlink r:id="rId193" w:history="1">
        <w:r w:rsidR="00907D18">
          <w:rPr>
            <w:rStyle w:val="Lienhypertexte"/>
          </w:rPr>
          <w:t>WIFI Connexion Atlas 200 SOLUTIONS @@@</w:t>
        </w:r>
      </w:hyperlink>
      <w:r w:rsidR="00907D18">
        <w:t xml:space="preserve"> </w:t>
      </w:r>
    </w:p>
    <w:p w:rsidR="00907D18" w:rsidRDefault="00907D18" w:rsidP="00907D18">
      <w:pPr>
        <w:spacing w:after="0"/>
        <w:ind w:left="720"/>
      </w:pPr>
      <w:r>
        <w:t xml:space="preserve">Bonsoir à tous, Tout d'abord un grand merci à la Team Kyng et à toutes les personnes qui oeuvrent au développement/fonctionnement de l'Atlas. C'est juste un travail remarquable. Et qui profite à un </w:t>
      </w:r>
    </w:p>
    <w:p w:rsidR="00907D18" w:rsidRDefault="006E7277" w:rsidP="00907D18">
      <w:pPr>
        <w:spacing w:after="0"/>
      </w:pPr>
      <w:hyperlink r:id="rId194" w:history="1">
        <w:r w:rsidR="00907D18">
          <w:rPr>
            <w:rStyle w:val="Lienhypertexte"/>
          </w:rPr>
          <w:t xml:space="preserve">WIFI HD100. </w:t>
        </w:r>
        <w:proofErr w:type="gramStart"/>
        <w:r w:rsidR="00907D18">
          <w:rPr>
            <w:rStyle w:val="Lienhypertexte"/>
          </w:rPr>
          <w:t>la</w:t>
        </w:r>
        <w:proofErr w:type="gramEnd"/>
        <w:r w:rsidR="00907D18">
          <w:rPr>
            <w:rStyle w:val="Lienhypertexte"/>
          </w:rPr>
          <w:t xml:space="preserve"> galére résolue</w:t>
        </w:r>
      </w:hyperlink>
      <w:r w:rsidR="00907D18">
        <w:t xml:space="preserve"> </w:t>
      </w:r>
    </w:p>
    <w:p w:rsidR="00907D18" w:rsidRDefault="00907D18" w:rsidP="00907D18">
      <w:pPr>
        <w:spacing w:after="0"/>
        <w:ind w:left="720"/>
      </w:pPr>
      <w:r>
        <w:t xml:space="preserve">Bonjour à vous adepte </w:t>
      </w:r>
      <w:proofErr w:type="gramStart"/>
      <w:r>
        <w:t>du Atlas</w:t>
      </w:r>
      <w:proofErr w:type="gramEnd"/>
      <w:r>
        <w:t xml:space="preserve"> HD je sollicite votre support et conseil concernant mon problème. </w:t>
      </w:r>
      <w:proofErr w:type="gramStart"/>
      <w:r>
        <w:t>voila</w:t>
      </w:r>
      <w:proofErr w:type="gramEnd"/>
      <w:r>
        <w:t xml:space="preserve"> j'ai acquis une Clé Wifi spécial HD 100 (voir photo ci bas) Mon problème est que le démo la </w:t>
      </w:r>
    </w:p>
    <w:p w:rsidR="00907D18" w:rsidRPr="00907D18" w:rsidRDefault="006E7277" w:rsidP="00907D18">
      <w:pPr>
        <w:spacing w:after="0"/>
        <w:rPr>
          <w:lang w:val="en-GB"/>
        </w:rPr>
      </w:pPr>
      <w:hyperlink r:id="rId195" w:history="1">
        <w:r w:rsidR="00907D18" w:rsidRPr="00907D18">
          <w:rPr>
            <w:rStyle w:val="Lienhypertexte"/>
            <w:lang w:val="en-GB"/>
          </w:rPr>
          <w:t xml:space="preserve">WIFI How to configure TL-WA501G/TL-WA601G as a </w:t>
        </w:r>
        <w:proofErr w:type="gramStart"/>
        <w:r w:rsidR="00907D18" w:rsidRPr="00907D18">
          <w:rPr>
            <w:rStyle w:val="Lienhypertexte"/>
            <w:lang w:val="en-GB"/>
          </w:rPr>
          <w:t>repeater(</w:t>
        </w:r>
        <w:proofErr w:type="gramEnd"/>
        <w:r w:rsidR="00907D18" w:rsidRPr="00907D18">
          <w:rPr>
            <w:rStyle w:val="Lienhypertexte"/>
            <w:lang w:val="en-GB"/>
          </w:rPr>
          <w:t>range extender/range expander) - Welcome to TP-LINK</w:t>
        </w:r>
      </w:hyperlink>
      <w:r w:rsidR="00907D18" w:rsidRPr="00907D18">
        <w:rPr>
          <w:lang w:val="en-GB"/>
        </w:rPr>
        <w:t xml:space="preserve"> </w:t>
      </w:r>
    </w:p>
    <w:p w:rsidR="00907D18" w:rsidRPr="00907D18" w:rsidRDefault="006E7277" w:rsidP="00907D18">
      <w:pPr>
        <w:spacing w:after="0"/>
        <w:rPr>
          <w:lang w:val="en-GB"/>
        </w:rPr>
      </w:pPr>
      <w:hyperlink r:id="rId196" w:anchor="post1346981" w:history="1">
        <w:proofErr w:type="gramStart"/>
        <w:r w:rsidR="00907D18" w:rsidRPr="00907D18">
          <w:rPr>
            <w:rStyle w:val="Lienhypertexte"/>
            <w:lang w:val="en-GB"/>
          </w:rPr>
          <w:t>wifi</w:t>
        </w:r>
        <w:proofErr w:type="gramEnd"/>
        <w:r w:rsidR="00907D18" w:rsidRPr="00907D18">
          <w:rPr>
            <w:rStyle w:val="Lienhypertexte"/>
            <w:lang w:val="en-GB"/>
          </w:rPr>
          <w:t xml:space="preserve"> internet 3G Atlas HD 200s TUTO config connex smartphone</w:t>
        </w:r>
      </w:hyperlink>
      <w:r w:rsidR="00907D18" w:rsidRPr="00907D18">
        <w:rPr>
          <w:lang w:val="en-GB"/>
        </w:rPr>
        <w:t xml:space="preserve"> </w:t>
      </w:r>
    </w:p>
    <w:p w:rsidR="00907D18" w:rsidRDefault="00907D18" w:rsidP="00907D18">
      <w:pPr>
        <w:spacing w:after="0"/>
        <w:ind w:left="720"/>
      </w:pPr>
      <w:r>
        <w:lastRenderedPageBreak/>
        <w:t xml:space="preserve">Bonjours a tous, Hier encore je ne connaissait pas du tous le Atlas HD 200s, et pourtant aujourd'hui je </w:t>
      </w:r>
      <w:proofErr w:type="gramStart"/>
      <w:r>
        <w:t>sent</w:t>
      </w:r>
      <w:proofErr w:type="gramEnd"/>
      <w:r>
        <w:t xml:space="preserve"> que je ne peut plus m'en passé ... bref je commence le tuto : tous d'abord il faut flasher </w:t>
      </w:r>
    </w:p>
    <w:p w:rsidR="00907D18" w:rsidRDefault="006E7277" w:rsidP="00907D18">
      <w:pPr>
        <w:spacing w:after="0"/>
      </w:pPr>
      <w:hyperlink r:id="rId197" w:history="1">
        <w:r w:rsidR="00907D18">
          <w:rPr>
            <w:rStyle w:val="Lienhypertexte"/>
          </w:rPr>
          <w:t xml:space="preserve">WIFI NETGEAR Support </w:t>
        </w:r>
      </w:hyperlink>
    </w:p>
    <w:p w:rsidR="00907D18" w:rsidRDefault="006E7277" w:rsidP="00907D18">
      <w:pPr>
        <w:spacing w:after="0"/>
      </w:pPr>
      <w:hyperlink r:id="rId198" w:history="1">
        <w:r w:rsidR="00907D18">
          <w:rPr>
            <w:rStyle w:val="Lienhypertexte"/>
          </w:rPr>
          <w:t>WIFI Questions Fréquentes (F.A.Q.) - Bienvenue chez TP-LINK</w:t>
        </w:r>
      </w:hyperlink>
      <w:r w:rsidR="00907D18">
        <w:t xml:space="preserve"> </w:t>
      </w:r>
    </w:p>
    <w:p w:rsidR="00907D18" w:rsidRDefault="006E7277" w:rsidP="00907D18">
      <w:pPr>
        <w:spacing w:after="0"/>
      </w:pPr>
      <w:hyperlink r:id="rId199" w:history="1">
        <w:r w:rsidR="00907D18">
          <w:rPr>
            <w:rStyle w:val="Lienhypertexte"/>
          </w:rPr>
          <w:t>Z guilde-sat.biz Listes de FAVORIS Atlas+Openbox</w:t>
        </w:r>
      </w:hyperlink>
      <w:r w:rsidR="00907D18">
        <w:t xml:space="preserve"> </w:t>
      </w:r>
    </w:p>
    <w:p w:rsidR="00907D18" w:rsidRDefault="00907D18" w:rsidP="00907D18">
      <w:pPr>
        <w:spacing w:after="0"/>
        <w:ind w:left="720"/>
      </w:pPr>
      <w:r>
        <w:t xml:space="preserve">Ici ma 17ème version 06-04 10 listes de FAVORIS HOTBIRD-1 / ASTRA-2 PRECONFIGURES. Clean approfondi et réorganisation parfaite par SAT &amp; TP + grande... </w:t>
      </w:r>
    </w:p>
    <w:p w:rsidR="00907D18" w:rsidRDefault="006E7277" w:rsidP="00907D18">
      <w:pPr>
        <w:spacing w:after="0"/>
      </w:pPr>
      <w:hyperlink r:id="rId200" w:history="1">
        <w:r w:rsidR="00907D18">
          <w:rPr>
            <w:rStyle w:val="Lienhypertexte"/>
          </w:rPr>
          <w:t>z-DIGITALBITRATE =&gt; ASTRA 19.2°E SCAN @@@@@</w:t>
        </w:r>
      </w:hyperlink>
      <w:r w:rsidR="00907D18">
        <w:t xml:space="preserve"> </w:t>
      </w:r>
    </w:p>
    <w:p w:rsidR="00907D18" w:rsidRDefault="00907D18" w:rsidP="00907D18">
      <w:pPr>
        <w:spacing w:after="0"/>
        <w:ind w:left="720"/>
      </w:pPr>
      <w:r>
        <w:t xml:space="preserve">debit, pid, </w:t>
      </w:r>
      <w:proofErr w:type="gramStart"/>
      <w:r>
        <w:t>mesures ,</w:t>
      </w:r>
      <w:proofErr w:type="gramEnd"/>
      <w:r>
        <w:t xml:space="preserve"> ASTRA 19.2°E - </w:t>
      </w:r>
    </w:p>
    <w:p w:rsidR="00360904" w:rsidRDefault="00360904" w:rsidP="00907D18">
      <w:pPr>
        <w:spacing w:after="0"/>
        <w:rPr>
          <w:rStyle w:val="Lienhypertexte"/>
          <w:b/>
        </w:rPr>
      </w:pPr>
    </w:p>
    <w:sectPr w:rsidR="00360904" w:rsidSect="00C33A4E">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1142"/>
    <w:multiLevelType w:val="multilevel"/>
    <w:tmpl w:val="6F882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230FF2"/>
    <w:multiLevelType w:val="multilevel"/>
    <w:tmpl w:val="AE662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58426D3"/>
    <w:multiLevelType w:val="multilevel"/>
    <w:tmpl w:val="65085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1B368C2"/>
    <w:multiLevelType w:val="multilevel"/>
    <w:tmpl w:val="5FE07BDE"/>
    <w:lvl w:ilvl="0">
      <w:start w:val="1"/>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5DA21B3"/>
    <w:multiLevelType w:val="multilevel"/>
    <w:tmpl w:val="6F882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2"/>
    </w:lvlOverride>
  </w:num>
  <w:num w:numId="2">
    <w:abstractNumId w:val="4"/>
  </w:num>
  <w:num w:numId="3">
    <w:abstractNumId w:val="1"/>
  </w:num>
  <w:num w:numId="4">
    <w:abstractNumId w:val="3"/>
  </w:num>
  <w:num w:numId="5">
    <w:abstractNumId w:val="2"/>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3BF"/>
    <w:rsid w:val="00000B2C"/>
    <w:rsid w:val="00002F0C"/>
    <w:rsid w:val="00010C4B"/>
    <w:rsid w:val="000160A9"/>
    <w:rsid w:val="00034419"/>
    <w:rsid w:val="00036C60"/>
    <w:rsid w:val="00057004"/>
    <w:rsid w:val="00060363"/>
    <w:rsid w:val="000948F4"/>
    <w:rsid w:val="000C00F9"/>
    <w:rsid w:val="000C67FA"/>
    <w:rsid w:val="000C6D7F"/>
    <w:rsid w:val="000D29CE"/>
    <w:rsid w:val="000E3AA3"/>
    <w:rsid w:val="000E7EE1"/>
    <w:rsid w:val="000F145D"/>
    <w:rsid w:val="000F15EF"/>
    <w:rsid w:val="000F538D"/>
    <w:rsid w:val="00110646"/>
    <w:rsid w:val="00123CC1"/>
    <w:rsid w:val="0013219C"/>
    <w:rsid w:val="001326B5"/>
    <w:rsid w:val="00133013"/>
    <w:rsid w:val="001373F9"/>
    <w:rsid w:val="00140DAA"/>
    <w:rsid w:val="00145C36"/>
    <w:rsid w:val="00155873"/>
    <w:rsid w:val="00161166"/>
    <w:rsid w:val="00196440"/>
    <w:rsid w:val="001A0B14"/>
    <w:rsid w:val="001B6DFE"/>
    <w:rsid w:val="001E032C"/>
    <w:rsid w:val="001E03D5"/>
    <w:rsid w:val="002132C7"/>
    <w:rsid w:val="00220C24"/>
    <w:rsid w:val="00221004"/>
    <w:rsid w:val="00223BA3"/>
    <w:rsid w:val="00240D37"/>
    <w:rsid w:val="0024291E"/>
    <w:rsid w:val="00262630"/>
    <w:rsid w:val="00274A00"/>
    <w:rsid w:val="00284D3E"/>
    <w:rsid w:val="0028580E"/>
    <w:rsid w:val="00295D44"/>
    <w:rsid w:val="002A0694"/>
    <w:rsid w:val="002B579C"/>
    <w:rsid w:val="002C2EB4"/>
    <w:rsid w:val="00304D54"/>
    <w:rsid w:val="0031287D"/>
    <w:rsid w:val="003177A7"/>
    <w:rsid w:val="003234C0"/>
    <w:rsid w:val="003270C0"/>
    <w:rsid w:val="00341ACD"/>
    <w:rsid w:val="003475AB"/>
    <w:rsid w:val="00350FCA"/>
    <w:rsid w:val="00351585"/>
    <w:rsid w:val="00360904"/>
    <w:rsid w:val="003753BF"/>
    <w:rsid w:val="00386ACC"/>
    <w:rsid w:val="0039071D"/>
    <w:rsid w:val="003A4A1C"/>
    <w:rsid w:val="003B0D66"/>
    <w:rsid w:val="003B1FBC"/>
    <w:rsid w:val="003C4171"/>
    <w:rsid w:val="003D3ABF"/>
    <w:rsid w:val="003E50D5"/>
    <w:rsid w:val="003F357B"/>
    <w:rsid w:val="00403ED0"/>
    <w:rsid w:val="00430704"/>
    <w:rsid w:val="00444A00"/>
    <w:rsid w:val="00445588"/>
    <w:rsid w:val="00474805"/>
    <w:rsid w:val="00491632"/>
    <w:rsid w:val="00493046"/>
    <w:rsid w:val="004B61BE"/>
    <w:rsid w:val="004B7590"/>
    <w:rsid w:val="004D0AFD"/>
    <w:rsid w:val="004D1CE8"/>
    <w:rsid w:val="004D2315"/>
    <w:rsid w:val="004D2329"/>
    <w:rsid w:val="004D4751"/>
    <w:rsid w:val="004D622C"/>
    <w:rsid w:val="004F3585"/>
    <w:rsid w:val="004F4B75"/>
    <w:rsid w:val="005030B2"/>
    <w:rsid w:val="00517628"/>
    <w:rsid w:val="00521C19"/>
    <w:rsid w:val="005248AE"/>
    <w:rsid w:val="005334D4"/>
    <w:rsid w:val="005338E6"/>
    <w:rsid w:val="00536C23"/>
    <w:rsid w:val="00541D43"/>
    <w:rsid w:val="00545BCE"/>
    <w:rsid w:val="005502ED"/>
    <w:rsid w:val="00562C43"/>
    <w:rsid w:val="00563322"/>
    <w:rsid w:val="00563618"/>
    <w:rsid w:val="00574C37"/>
    <w:rsid w:val="00575BCC"/>
    <w:rsid w:val="0058316B"/>
    <w:rsid w:val="0059562E"/>
    <w:rsid w:val="005A7ABE"/>
    <w:rsid w:val="005B6D63"/>
    <w:rsid w:val="005C12DA"/>
    <w:rsid w:val="005C4DCC"/>
    <w:rsid w:val="005E5049"/>
    <w:rsid w:val="005F0E99"/>
    <w:rsid w:val="005F31C9"/>
    <w:rsid w:val="005F5BCC"/>
    <w:rsid w:val="00600BF9"/>
    <w:rsid w:val="006171B8"/>
    <w:rsid w:val="0062722D"/>
    <w:rsid w:val="00637BD3"/>
    <w:rsid w:val="00645528"/>
    <w:rsid w:val="006522F5"/>
    <w:rsid w:val="00662695"/>
    <w:rsid w:val="006644A2"/>
    <w:rsid w:val="00685EFE"/>
    <w:rsid w:val="00696ED8"/>
    <w:rsid w:val="006A7E90"/>
    <w:rsid w:val="006D1CB0"/>
    <w:rsid w:val="006D3770"/>
    <w:rsid w:val="006E0259"/>
    <w:rsid w:val="006E4F02"/>
    <w:rsid w:val="006E7277"/>
    <w:rsid w:val="006F7737"/>
    <w:rsid w:val="00710ED6"/>
    <w:rsid w:val="0071484B"/>
    <w:rsid w:val="0073458F"/>
    <w:rsid w:val="00747C88"/>
    <w:rsid w:val="0075760B"/>
    <w:rsid w:val="007640C9"/>
    <w:rsid w:val="00796B7F"/>
    <w:rsid w:val="007A0B8E"/>
    <w:rsid w:val="007A6C1C"/>
    <w:rsid w:val="007D51B7"/>
    <w:rsid w:val="007D55E7"/>
    <w:rsid w:val="007D6FB7"/>
    <w:rsid w:val="007D7C22"/>
    <w:rsid w:val="007E04E6"/>
    <w:rsid w:val="007E7A6E"/>
    <w:rsid w:val="00802A1E"/>
    <w:rsid w:val="008068DA"/>
    <w:rsid w:val="008071CD"/>
    <w:rsid w:val="00810127"/>
    <w:rsid w:val="00814BCF"/>
    <w:rsid w:val="00823FEA"/>
    <w:rsid w:val="00831D29"/>
    <w:rsid w:val="00834874"/>
    <w:rsid w:val="00855781"/>
    <w:rsid w:val="00862BC5"/>
    <w:rsid w:val="00870402"/>
    <w:rsid w:val="008735BA"/>
    <w:rsid w:val="008A3209"/>
    <w:rsid w:val="008A3AA1"/>
    <w:rsid w:val="008B3235"/>
    <w:rsid w:val="008C3680"/>
    <w:rsid w:val="008D0BF3"/>
    <w:rsid w:val="008F31B6"/>
    <w:rsid w:val="009001FB"/>
    <w:rsid w:val="0090540D"/>
    <w:rsid w:val="00907D18"/>
    <w:rsid w:val="0091271A"/>
    <w:rsid w:val="009527B8"/>
    <w:rsid w:val="00953695"/>
    <w:rsid w:val="00957906"/>
    <w:rsid w:val="00962C20"/>
    <w:rsid w:val="00980665"/>
    <w:rsid w:val="00984CF7"/>
    <w:rsid w:val="009856A2"/>
    <w:rsid w:val="00991345"/>
    <w:rsid w:val="00991583"/>
    <w:rsid w:val="009F33EE"/>
    <w:rsid w:val="00A01376"/>
    <w:rsid w:val="00A12653"/>
    <w:rsid w:val="00A1432E"/>
    <w:rsid w:val="00A15E2F"/>
    <w:rsid w:val="00A21941"/>
    <w:rsid w:val="00A50F3A"/>
    <w:rsid w:val="00AC3762"/>
    <w:rsid w:val="00AC64A8"/>
    <w:rsid w:val="00AE1627"/>
    <w:rsid w:val="00AF2F52"/>
    <w:rsid w:val="00B071CC"/>
    <w:rsid w:val="00B31455"/>
    <w:rsid w:val="00B34456"/>
    <w:rsid w:val="00B42559"/>
    <w:rsid w:val="00B45068"/>
    <w:rsid w:val="00B51B21"/>
    <w:rsid w:val="00B524B2"/>
    <w:rsid w:val="00B5544A"/>
    <w:rsid w:val="00B55636"/>
    <w:rsid w:val="00B6045C"/>
    <w:rsid w:val="00B6114C"/>
    <w:rsid w:val="00B7743D"/>
    <w:rsid w:val="00B831CB"/>
    <w:rsid w:val="00B92B76"/>
    <w:rsid w:val="00BA1C08"/>
    <w:rsid w:val="00BA5FCC"/>
    <w:rsid w:val="00BB1981"/>
    <w:rsid w:val="00BD07D9"/>
    <w:rsid w:val="00BD36E0"/>
    <w:rsid w:val="00BE280A"/>
    <w:rsid w:val="00BE3774"/>
    <w:rsid w:val="00BF0A06"/>
    <w:rsid w:val="00BF1A59"/>
    <w:rsid w:val="00C00495"/>
    <w:rsid w:val="00C01047"/>
    <w:rsid w:val="00C049FA"/>
    <w:rsid w:val="00C13B3A"/>
    <w:rsid w:val="00C275E4"/>
    <w:rsid w:val="00C32653"/>
    <w:rsid w:val="00C33A4E"/>
    <w:rsid w:val="00C43BAC"/>
    <w:rsid w:val="00C5376F"/>
    <w:rsid w:val="00C67679"/>
    <w:rsid w:val="00C676C7"/>
    <w:rsid w:val="00C74937"/>
    <w:rsid w:val="00C87A13"/>
    <w:rsid w:val="00C87F2E"/>
    <w:rsid w:val="00CA77CC"/>
    <w:rsid w:val="00CB2FF3"/>
    <w:rsid w:val="00CB594B"/>
    <w:rsid w:val="00CC1D53"/>
    <w:rsid w:val="00CC7684"/>
    <w:rsid w:val="00CD2B1C"/>
    <w:rsid w:val="00CF62C7"/>
    <w:rsid w:val="00D01BF5"/>
    <w:rsid w:val="00D24ABE"/>
    <w:rsid w:val="00D61909"/>
    <w:rsid w:val="00D63573"/>
    <w:rsid w:val="00D7446B"/>
    <w:rsid w:val="00D7754F"/>
    <w:rsid w:val="00D81663"/>
    <w:rsid w:val="00D81DB1"/>
    <w:rsid w:val="00D85AF1"/>
    <w:rsid w:val="00DB7BD1"/>
    <w:rsid w:val="00DE0AF2"/>
    <w:rsid w:val="00DF6CCB"/>
    <w:rsid w:val="00E04A96"/>
    <w:rsid w:val="00E07DB4"/>
    <w:rsid w:val="00E4240B"/>
    <w:rsid w:val="00E5296A"/>
    <w:rsid w:val="00E92C63"/>
    <w:rsid w:val="00EC6472"/>
    <w:rsid w:val="00ED7A30"/>
    <w:rsid w:val="00F0210A"/>
    <w:rsid w:val="00F10E41"/>
    <w:rsid w:val="00F25ABE"/>
    <w:rsid w:val="00F474F9"/>
    <w:rsid w:val="00F600F2"/>
    <w:rsid w:val="00F87125"/>
    <w:rsid w:val="00FA501E"/>
    <w:rsid w:val="00FB3801"/>
    <w:rsid w:val="00FC6B65"/>
    <w:rsid w:val="00FD3972"/>
    <w:rsid w:val="00FD488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945E2A-D706-4661-BE53-8BC03EC6B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1BE"/>
  </w:style>
  <w:style w:type="paragraph" w:styleId="Titre2">
    <w:name w:val="heading 2"/>
    <w:basedOn w:val="Normal"/>
    <w:link w:val="Titre2Car"/>
    <w:uiPriority w:val="9"/>
    <w:qFormat/>
    <w:rsid w:val="00541D43"/>
    <w:pPr>
      <w:spacing w:before="100" w:beforeAutospacing="1" w:after="100" w:afterAutospacing="1" w:line="240" w:lineRule="auto"/>
      <w:outlineLvl w:val="1"/>
    </w:pPr>
    <w:rPr>
      <w:rFonts w:ascii="Times New Roman" w:eastAsia="Times New Roman" w:hAnsi="Times New Roman" w:cs="Times New Roman"/>
      <w:b/>
      <w:bCs/>
      <w:sz w:val="36"/>
      <w:szCs w:val="36"/>
      <w:lang w:eastAsia="fr-BE"/>
    </w:rPr>
  </w:style>
  <w:style w:type="paragraph" w:styleId="Titre3">
    <w:name w:val="heading 3"/>
    <w:basedOn w:val="Normal"/>
    <w:next w:val="Normal"/>
    <w:link w:val="Titre3Car"/>
    <w:uiPriority w:val="9"/>
    <w:unhideWhenUsed/>
    <w:qFormat/>
    <w:rsid w:val="00907D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91632"/>
    <w:rPr>
      <w:color w:val="0000FF"/>
      <w:u w:val="single"/>
    </w:rPr>
  </w:style>
  <w:style w:type="character" w:styleId="Lienhypertextesuivivisit">
    <w:name w:val="FollowedHyperlink"/>
    <w:basedOn w:val="Policepardfaut"/>
    <w:uiPriority w:val="99"/>
    <w:semiHidden/>
    <w:unhideWhenUsed/>
    <w:rsid w:val="00491632"/>
    <w:rPr>
      <w:color w:val="954F72" w:themeColor="followedHyperlink"/>
      <w:u w:val="single"/>
    </w:rPr>
  </w:style>
  <w:style w:type="character" w:customStyle="1" w:styleId="Titre2Car">
    <w:name w:val="Titre 2 Car"/>
    <w:basedOn w:val="Policepardfaut"/>
    <w:link w:val="Titre2"/>
    <w:uiPriority w:val="9"/>
    <w:rsid w:val="00541D43"/>
    <w:rPr>
      <w:rFonts w:ascii="Times New Roman" w:eastAsia="Times New Roman" w:hAnsi="Times New Roman" w:cs="Times New Roman"/>
      <w:b/>
      <w:bCs/>
      <w:sz w:val="36"/>
      <w:szCs w:val="36"/>
      <w:lang w:eastAsia="fr-BE"/>
    </w:rPr>
  </w:style>
  <w:style w:type="character" w:customStyle="1" w:styleId="skimwords-unlinked">
    <w:name w:val="skimwords-unlinked"/>
    <w:basedOn w:val="Policepardfaut"/>
    <w:rsid w:val="00541D43"/>
  </w:style>
  <w:style w:type="character" w:customStyle="1" w:styleId="hps">
    <w:name w:val="hps"/>
    <w:basedOn w:val="Policepardfaut"/>
    <w:rsid w:val="00155873"/>
  </w:style>
  <w:style w:type="paragraph" w:styleId="Paragraphedeliste">
    <w:name w:val="List Paragraph"/>
    <w:basedOn w:val="Normal"/>
    <w:uiPriority w:val="34"/>
    <w:qFormat/>
    <w:rsid w:val="007D51B7"/>
    <w:pPr>
      <w:ind w:left="720"/>
      <w:contextualSpacing/>
    </w:pPr>
  </w:style>
  <w:style w:type="character" w:styleId="lev">
    <w:name w:val="Strong"/>
    <w:basedOn w:val="Policepardfaut"/>
    <w:uiPriority w:val="22"/>
    <w:qFormat/>
    <w:rsid w:val="0059562E"/>
    <w:rPr>
      <w:b/>
      <w:bCs/>
    </w:rPr>
  </w:style>
  <w:style w:type="character" w:customStyle="1" w:styleId="Titre3Car">
    <w:name w:val="Titre 3 Car"/>
    <w:basedOn w:val="Policepardfaut"/>
    <w:link w:val="Titre3"/>
    <w:uiPriority w:val="9"/>
    <w:rsid w:val="00907D18"/>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907D18"/>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Textedebulles">
    <w:name w:val="Balloon Text"/>
    <w:basedOn w:val="Normal"/>
    <w:link w:val="TextedebullesCar"/>
    <w:uiPriority w:val="99"/>
    <w:semiHidden/>
    <w:unhideWhenUsed/>
    <w:rsid w:val="00907D1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07D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161500">
      <w:bodyDiv w:val="1"/>
      <w:marLeft w:val="0"/>
      <w:marRight w:val="0"/>
      <w:marTop w:val="0"/>
      <w:marBottom w:val="0"/>
      <w:divBdr>
        <w:top w:val="none" w:sz="0" w:space="0" w:color="auto"/>
        <w:left w:val="none" w:sz="0" w:space="0" w:color="auto"/>
        <w:bottom w:val="none" w:sz="0" w:space="0" w:color="auto"/>
        <w:right w:val="none" w:sz="0" w:space="0" w:color="auto"/>
      </w:divBdr>
    </w:div>
    <w:div w:id="600341153">
      <w:bodyDiv w:val="1"/>
      <w:marLeft w:val="0"/>
      <w:marRight w:val="0"/>
      <w:marTop w:val="0"/>
      <w:marBottom w:val="0"/>
      <w:divBdr>
        <w:top w:val="none" w:sz="0" w:space="0" w:color="auto"/>
        <w:left w:val="none" w:sz="0" w:space="0" w:color="auto"/>
        <w:bottom w:val="none" w:sz="0" w:space="0" w:color="auto"/>
        <w:right w:val="none" w:sz="0" w:space="0" w:color="auto"/>
      </w:divBdr>
    </w:div>
    <w:div w:id="705328476">
      <w:bodyDiv w:val="1"/>
      <w:marLeft w:val="0"/>
      <w:marRight w:val="0"/>
      <w:marTop w:val="0"/>
      <w:marBottom w:val="0"/>
      <w:divBdr>
        <w:top w:val="none" w:sz="0" w:space="0" w:color="auto"/>
        <w:left w:val="none" w:sz="0" w:space="0" w:color="auto"/>
        <w:bottom w:val="none" w:sz="0" w:space="0" w:color="auto"/>
        <w:right w:val="none" w:sz="0" w:space="0" w:color="auto"/>
      </w:divBdr>
      <w:divsChild>
        <w:div w:id="410858013">
          <w:marLeft w:val="0"/>
          <w:marRight w:val="0"/>
          <w:marTop w:val="0"/>
          <w:marBottom w:val="0"/>
          <w:divBdr>
            <w:top w:val="none" w:sz="0" w:space="0" w:color="auto"/>
            <w:left w:val="none" w:sz="0" w:space="0" w:color="auto"/>
            <w:bottom w:val="none" w:sz="0" w:space="0" w:color="auto"/>
            <w:right w:val="none" w:sz="0" w:space="0" w:color="auto"/>
          </w:divBdr>
          <w:divsChild>
            <w:div w:id="1480344945">
              <w:marLeft w:val="0"/>
              <w:marRight w:val="0"/>
              <w:marTop w:val="0"/>
              <w:marBottom w:val="0"/>
              <w:divBdr>
                <w:top w:val="none" w:sz="0" w:space="0" w:color="auto"/>
                <w:left w:val="none" w:sz="0" w:space="0" w:color="auto"/>
                <w:bottom w:val="none" w:sz="0" w:space="0" w:color="auto"/>
                <w:right w:val="none" w:sz="0" w:space="0" w:color="auto"/>
              </w:divBdr>
              <w:divsChild>
                <w:div w:id="7492199">
                  <w:marLeft w:val="0"/>
                  <w:marRight w:val="0"/>
                  <w:marTop w:val="0"/>
                  <w:marBottom w:val="0"/>
                  <w:divBdr>
                    <w:top w:val="none" w:sz="0" w:space="0" w:color="auto"/>
                    <w:left w:val="none" w:sz="0" w:space="0" w:color="auto"/>
                    <w:bottom w:val="none" w:sz="0" w:space="0" w:color="auto"/>
                    <w:right w:val="none" w:sz="0" w:space="0" w:color="auto"/>
                  </w:divBdr>
                  <w:divsChild>
                    <w:div w:id="124252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943047">
      <w:bodyDiv w:val="1"/>
      <w:marLeft w:val="0"/>
      <w:marRight w:val="0"/>
      <w:marTop w:val="0"/>
      <w:marBottom w:val="0"/>
      <w:divBdr>
        <w:top w:val="none" w:sz="0" w:space="0" w:color="auto"/>
        <w:left w:val="none" w:sz="0" w:space="0" w:color="auto"/>
        <w:bottom w:val="none" w:sz="0" w:space="0" w:color="auto"/>
        <w:right w:val="none" w:sz="0" w:space="0" w:color="auto"/>
      </w:divBdr>
    </w:div>
    <w:div w:id="1525287503">
      <w:bodyDiv w:val="1"/>
      <w:marLeft w:val="0"/>
      <w:marRight w:val="0"/>
      <w:marTop w:val="0"/>
      <w:marBottom w:val="0"/>
      <w:divBdr>
        <w:top w:val="none" w:sz="0" w:space="0" w:color="auto"/>
        <w:left w:val="none" w:sz="0" w:space="0" w:color="auto"/>
        <w:bottom w:val="none" w:sz="0" w:space="0" w:color="auto"/>
        <w:right w:val="none" w:sz="0" w:space="0" w:color="auto"/>
      </w:divBdr>
    </w:div>
    <w:div w:id="1591353084">
      <w:bodyDiv w:val="1"/>
      <w:marLeft w:val="0"/>
      <w:marRight w:val="0"/>
      <w:marTop w:val="0"/>
      <w:marBottom w:val="0"/>
      <w:divBdr>
        <w:top w:val="none" w:sz="0" w:space="0" w:color="auto"/>
        <w:left w:val="none" w:sz="0" w:space="0" w:color="auto"/>
        <w:bottom w:val="none" w:sz="0" w:space="0" w:color="auto"/>
        <w:right w:val="none" w:sz="0" w:space="0" w:color="auto"/>
      </w:divBdr>
    </w:div>
    <w:div w:id="1646738640">
      <w:bodyDiv w:val="1"/>
      <w:marLeft w:val="0"/>
      <w:marRight w:val="0"/>
      <w:marTop w:val="0"/>
      <w:marBottom w:val="0"/>
      <w:divBdr>
        <w:top w:val="none" w:sz="0" w:space="0" w:color="auto"/>
        <w:left w:val="none" w:sz="0" w:space="0" w:color="auto"/>
        <w:bottom w:val="none" w:sz="0" w:space="0" w:color="auto"/>
        <w:right w:val="none" w:sz="0" w:space="0" w:color="auto"/>
      </w:divBdr>
    </w:div>
    <w:div w:id="1809666160">
      <w:bodyDiv w:val="1"/>
      <w:marLeft w:val="0"/>
      <w:marRight w:val="0"/>
      <w:marTop w:val="0"/>
      <w:marBottom w:val="0"/>
      <w:divBdr>
        <w:top w:val="none" w:sz="0" w:space="0" w:color="auto"/>
        <w:left w:val="none" w:sz="0" w:space="0" w:color="auto"/>
        <w:bottom w:val="none" w:sz="0" w:space="0" w:color="auto"/>
        <w:right w:val="none" w:sz="0" w:space="0" w:color="auto"/>
      </w:divBdr>
    </w:div>
    <w:div w:id="2014842714">
      <w:bodyDiv w:val="1"/>
      <w:marLeft w:val="0"/>
      <w:marRight w:val="0"/>
      <w:marTop w:val="0"/>
      <w:marBottom w:val="0"/>
      <w:divBdr>
        <w:top w:val="none" w:sz="0" w:space="0" w:color="auto"/>
        <w:left w:val="none" w:sz="0" w:space="0" w:color="auto"/>
        <w:bottom w:val="none" w:sz="0" w:space="0" w:color="auto"/>
        <w:right w:val="none" w:sz="0" w:space="0" w:color="auto"/>
      </w:divBdr>
      <w:divsChild>
        <w:div w:id="157774575">
          <w:marLeft w:val="0"/>
          <w:marRight w:val="0"/>
          <w:marTop w:val="0"/>
          <w:marBottom w:val="0"/>
          <w:divBdr>
            <w:top w:val="none" w:sz="0" w:space="0" w:color="auto"/>
            <w:left w:val="none" w:sz="0" w:space="0" w:color="auto"/>
            <w:bottom w:val="none" w:sz="0" w:space="0" w:color="auto"/>
            <w:right w:val="none" w:sz="0" w:space="0" w:color="auto"/>
          </w:divBdr>
          <w:divsChild>
            <w:div w:id="1378435841">
              <w:marLeft w:val="0"/>
              <w:marRight w:val="0"/>
              <w:marTop w:val="0"/>
              <w:marBottom w:val="0"/>
              <w:divBdr>
                <w:top w:val="none" w:sz="0" w:space="0" w:color="auto"/>
                <w:left w:val="none" w:sz="0" w:space="0" w:color="auto"/>
                <w:bottom w:val="none" w:sz="0" w:space="0" w:color="auto"/>
                <w:right w:val="none" w:sz="0" w:space="0" w:color="auto"/>
              </w:divBdr>
              <w:divsChild>
                <w:div w:id="10253228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11656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dzsat.org/forum/f433/probleme-fail-sur-hd200-suite-coupure-courant-en-mise-a-jour-de-l-aide-svp-419495.html" TargetMode="External"/><Relationship Id="rId21" Type="http://schemas.openxmlformats.org/officeDocument/2006/relationships/hyperlink" Target="http://www.dzsat.org/forum/f422/comment-faire-du-sharing-avec-un-atlas-hd-100-a-370721.html" TargetMode="External"/><Relationship Id="rId42" Type="http://schemas.openxmlformats.org/officeDocument/2006/relationships/hyperlink" Target="http://www.dzsat.org/forum/f433/chaines-belge-399472.html" TargetMode="External"/><Relationship Id="rId63" Type="http://schemas.openxmlformats.org/officeDocument/2006/relationships/hyperlink" Target="http://www.dzsat.org/forum/f422/" TargetMode="External"/><Relationship Id="rId84" Type="http://schemas.openxmlformats.org/officeDocument/2006/relationships/hyperlink" Target="http://cccam-mania.blogspot.com/2014/02/generateur-cccam-gratuit-tempolink.html" TargetMode="External"/><Relationship Id="rId138" Type="http://schemas.openxmlformats.org/officeDocument/2006/relationships/hyperlink" Target="http://forums.kyngdvb.com/showthread.php/26718-KACE-HD-v4-02-FAQ-s-ET-ASTUCES" TargetMode="External"/><Relationship Id="rId159" Type="http://schemas.openxmlformats.org/officeDocument/2006/relationships/hyperlink" Target="http://www.dzsat.org/forum/f433/atlas-200-hd-et-portable-avec-clef-3g-414896.html" TargetMode="External"/><Relationship Id="rId170" Type="http://schemas.openxmlformats.org/officeDocument/2006/relationships/hyperlink" Target="http://www.dzsat.org/forum/f433/hd200s-enregistrements-408317-4.html" TargetMode="External"/><Relationship Id="rId191" Type="http://schemas.openxmlformats.org/officeDocument/2006/relationships/hyperlink" Target="http://www.dzsat.org/forum/f432/atlas-hd100-cle-wifi-routeur-freebox-v6-revolution-380447.html" TargetMode="External"/><Relationship Id="rId107" Type="http://schemas.openxmlformats.org/officeDocument/2006/relationships/hyperlink" Target="http://www.dzsat.org/forum/f422/configuration-tuner-atlas-200-avec-3-lnb-415096.html" TargetMode="External"/><Relationship Id="rId11" Type="http://schemas.openxmlformats.org/officeDocument/2006/relationships/hyperlink" Target="http://www.dzsat.org/forum/f422/tuto-introduire-manuellement-une-cline-sur-le-hd-100-a-320238.html" TargetMode="External"/><Relationship Id="rId32" Type="http://schemas.openxmlformats.org/officeDocument/2006/relationships/hyperlink" Target="http://www.dzsat.org/forum/f433/reglage-atlas-200-hd-et-parametrage-sur-antenne-collectif-precabler-numericable-397521-3.html" TargetMode="External"/><Relationship Id="rId53" Type="http://schemas.openxmlformats.org/officeDocument/2006/relationships/hyperlink" Target="http://www.dzsat.org/forum/f422/coupures-lors-d-un-enregistrement-sur-hd200s-395288-3.html" TargetMode="External"/><Relationship Id="rId74" Type="http://schemas.openxmlformats.org/officeDocument/2006/relationships/hyperlink" Target="http://www.servercard.info/" TargetMode="External"/><Relationship Id="rId128" Type="http://schemas.openxmlformats.org/officeDocument/2006/relationships/hyperlink" Target="http://www.dzsat.org/forum/f422/etat-des-frees-serveurs-kyng-atlas-hd-100-and-atlas-hd-200s-354363-381.html" TargetMode="External"/><Relationship Id="rId149" Type="http://schemas.openxmlformats.org/officeDocument/2006/relationships/hyperlink" Target="http://forums.kyngdvb.com/showthread.php/23220-Architecture-compl%C3%A8te-du-menu-de-l-Atlas-HD-100" TargetMode="External"/><Relationship Id="rId5" Type="http://schemas.openxmlformats.org/officeDocument/2006/relationships/webSettings" Target="webSettings.xml"/><Relationship Id="rId95" Type="http://schemas.openxmlformats.org/officeDocument/2006/relationships/hyperlink" Target="http://www.dzsat.org/forum/f433/reception-atlas-200-hd-avec-une-tete-double-lnb-390265.html" TargetMode="External"/><Relationship Id="rId160" Type="http://schemas.openxmlformats.org/officeDocument/2006/relationships/hyperlink" Target="http://www.dzsat.org/forum/f433/ordre-de-priorite-pour-atlas-hd-200s-412611-2.html" TargetMode="External"/><Relationship Id="rId181" Type="http://schemas.openxmlformats.org/officeDocument/2006/relationships/hyperlink" Target="http://www.dzsat.org/forum/f422/listes-de-favoris-completes-astra-hotbird-mis-a-jour-par-scan-upd-pid-s-et-pmt-s-384466-72.html" TargetMode="External"/><Relationship Id="rId22" Type="http://schemas.openxmlformats.org/officeDocument/2006/relationships/hyperlink" Target="http://www.dzsat.org/forum/f433/hd-200-bootloader-version-b1-01-a-376503-3.html" TargetMode="External"/><Relationship Id="rId43" Type="http://schemas.openxmlformats.org/officeDocument/2006/relationships/hyperlink" Target="http://www.dzsat.org/forum/f433/etat-du-dongle-interne-atlas-hd-200s-375609-44.html" TargetMode="External"/><Relationship Id="rId64" Type="http://schemas.openxmlformats.org/officeDocument/2006/relationships/hyperlink" Target="https://www.youtube.com/watch?v=vDyjrMM6ns4" TargetMode="External"/><Relationship Id="rId118" Type="http://schemas.openxmlformats.org/officeDocument/2006/relationships/hyperlink" Target="http://www.dzsat.org/forum/f432/resolution-du-probleme-fail-sur-atlas-hd-100-a-344029.html" TargetMode="External"/><Relationship Id="rId139" Type="http://schemas.openxmlformats.org/officeDocument/2006/relationships/hyperlink" Target="http://www.algshop.com/showthread.php?542-KACE-HD-v4-06-TUTO-%28Kyng-Atlas-Channel-Editor%29&amp;p=698" TargetMode="External"/><Relationship Id="rId85" Type="http://schemas.openxmlformats.org/officeDocument/2006/relationships/hyperlink" Target="http://forums.kyngdvb.com/showthread.php/27058-comment-faire-le-clean-sur-ATLAS-HD-100-amp-ATLAS-HD-200?p=330862&amp;viewfull=1" TargetMode="External"/><Relationship Id="rId150" Type="http://schemas.openxmlformats.org/officeDocument/2006/relationships/hyperlink" Target="http://www.dzsat.org/forum/f433/reception-atlas-200-hd-avec-une-tete-double-lnb-390265-2.html" TargetMode="External"/><Relationship Id="rId171" Type="http://schemas.openxmlformats.org/officeDocument/2006/relationships/hyperlink" Target="http://www.dzsat.org/forum/f433/montee-en-temperature-du-hd200s-411935.html" TargetMode="External"/><Relationship Id="rId192" Type="http://schemas.openxmlformats.org/officeDocument/2006/relationships/hyperlink" Target="http://www.dzsat.org/forum/f433/comment-connecter-mon-atlas-hd-200s-a-internet-385776-2.html" TargetMode="External"/><Relationship Id="rId12" Type="http://schemas.openxmlformats.org/officeDocument/2006/relationships/hyperlink" Target="http://www.cardsharing.info/" TargetMode="External"/><Relationship Id="rId33" Type="http://schemas.openxmlformats.org/officeDocument/2006/relationships/hyperlink" Target="http://www.dzsat.org/forum/f433/ca-fonctionne-mais-que-sur-les-chaines-espagnoles-398833.html" TargetMode="External"/><Relationship Id="rId108" Type="http://schemas.openxmlformats.org/officeDocument/2006/relationships/hyperlink" Target="http://www.dzsat.org/forum/f433/freeze-ab1-425254.html" TargetMode="External"/><Relationship Id="rId129" Type="http://schemas.openxmlformats.org/officeDocument/2006/relationships/hyperlink" Target="http://www.dzsat.org/forum/f422/etat-des-frees-serveurs-kyng-atlas-hd-100-and-atlas-hd-200s-354363-382.html" TargetMode="External"/><Relationship Id="rId54" Type="http://schemas.openxmlformats.org/officeDocument/2006/relationships/hyperlink" Target="http://www.ldlc.com/fiche/PB00171614.html" TargetMode="External"/><Relationship Id="rId75" Type="http://schemas.openxmlformats.org/officeDocument/2006/relationships/hyperlink" Target="http://www.dzsat.org/forum/f404/avis-achat-skybox-f5s-414578.html" TargetMode="External"/><Relationship Id="rId96" Type="http://schemas.openxmlformats.org/officeDocument/2006/relationships/hyperlink" Target="http://www.dzsat.org/forum/f422/connecter-le-hd100-a-internet-et-utiliser-les-serveurs-gratuits-313493.html" TargetMode="External"/><Relationship Id="rId140" Type="http://schemas.openxmlformats.org/officeDocument/2006/relationships/hyperlink" Target="http://www.dzsat.org/content.php?r=1292-KACE-HD-100-%28Kyng-Atlas-Channel-Editor-v4-07%29" TargetMode="External"/><Relationship Id="rId161" Type="http://schemas.openxmlformats.org/officeDocument/2006/relationships/hyperlink" Target="http://www.dzsat.org/forum/f422/carte-tntsat-atlas-zapping-lent-414811.html" TargetMode="External"/><Relationship Id="rId182" Type="http://schemas.openxmlformats.org/officeDocument/2006/relationships/hyperlink" Target="http://forums.kyngdvb.com/forumdisplay.php/26-Tutoriels-Astuces-et-Aides" TargetMode="External"/><Relationship Id="rId6" Type="http://schemas.openxmlformats.org/officeDocument/2006/relationships/hyperlink" Target="http://www.dzsat.org/forum/f422/meo-sat-portugal-sport-tv-406407.html" TargetMode="External"/><Relationship Id="rId23" Type="http://schemas.openxmlformats.org/officeDocument/2006/relationships/hyperlink" Target="http://www.dzsat.org/forum/f404/la-une-la-2-la-trois-sur-telesat-363606-2.html" TargetMode="External"/><Relationship Id="rId119" Type="http://schemas.openxmlformats.org/officeDocument/2006/relationships/hyperlink" Target="https://kyngmania.wordpress.com/faq/" TargetMode="External"/><Relationship Id="rId44" Type="http://schemas.openxmlformats.org/officeDocument/2006/relationships/hyperlink" Target="http://fr.kingofsat.net/sat-ab3.php" TargetMode="External"/><Relationship Id="rId65" Type="http://schemas.openxmlformats.org/officeDocument/2006/relationships/hyperlink" Target="http://www.dzsat.org/forum/f433/je-vais-acheter-un-atlas-hd-200s-besoin-d-informations-410370-4.html" TargetMode="External"/><Relationship Id="rId86" Type="http://schemas.openxmlformats.org/officeDocument/2006/relationships/hyperlink" Target="http://www.dzsat.org/forum/f422/clean-hdx00-425291.html" TargetMode="External"/><Relationship Id="rId130" Type="http://schemas.openxmlformats.org/officeDocument/2006/relationships/hyperlink" Target="http://www.dslvalley.com/dossiers/freebox/freebox-configuration.php" TargetMode="External"/><Relationship Id="rId151" Type="http://schemas.openxmlformats.org/officeDocument/2006/relationships/hyperlink" Target="http://www.dzsat.org/forum/f433/je-vais-acheter-un-atlas-hd-200s-besoin-d-informations-410370-4.html" TargetMode="External"/><Relationship Id="rId172" Type="http://schemas.openxmlformats.org/officeDocument/2006/relationships/hyperlink" Target="http://www.dzsat.org/forum/f433/ce-qu-il-faut-savoir-sur-la-telecommande-de-hd-200s-376017.html" TargetMode="External"/><Relationship Id="rId193" Type="http://schemas.openxmlformats.org/officeDocument/2006/relationships/hyperlink" Target="http://www.dzsat.org/forum/f422/connexion-atlas-200s-en-wifi-probleme-tests-pousses-et-feedback-409062.html" TargetMode="External"/><Relationship Id="rId13" Type="http://schemas.openxmlformats.org/officeDocument/2006/relationships/hyperlink" Target="http://flashreceiver.blogspot.fr/2013/09/les-trois-3-generateur-cccam-gratuit.html" TargetMode="External"/><Relationship Id="rId109" Type="http://schemas.openxmlformats.org/officeDocument/2006/relationships/hyperlink" Target="http://www.dzsat.org/forum/f433/dongle-interne-ab3-pas-de-signal-415699.html" TargetMode="External"/><Relationship Id="rId34" Type="http://schemas.openxmlformats.org/officeDocument/2006/relationships/hyperlink" Target="http://www.dzsat.org/forum/f331/4-paraboles-en-collectives-389055-4.html" TargetMode="External"/><Relationship Id="rId55" Type="http://schemas.openxmlformats.org/officeDocument/2006/relationships/hyperlink" Target="http://www.dzsat.org/forum/f433/editeur-de-favoris-interne-404691.html" TargetMode="External"/><Relationship Id="rId76" Type="http://schemas.openxmlformats.org/officeDocument/2006/relationships/hyperlink" Target="http://www.dzsat.org/forum/annuaire.php?74-CCcam-pour-tout-le-monde-%E0-10-EURO-LIGNE" TargetMode="External"/><Relationship Id="rId97" Type="http://schemas.openxmlformats.org/officeDocument/2006/relationships/hyperlink" Target="http://www.dzsat.org/forum/f433/remplacement-du-cube-414893.html" TargetMode="External"/><Relationship Id="rId120" Type="http://schemas.openxmlformats.org/officeDocument/2006/relationships/hyperlink" Target="http://www.dzsat.org/forum/f422/pour-mieux-comprendre-son-hd100-atlas-383803.html" TargetMode="External"/><Relationship Id="rId141" Type="http://schemas.openxmlformats.org/officeDocument/2006/relationships/hyperlink" Target="http://www.dzsat.org/forum/f433/atlas-200-hd-ne-decrypte-que-nt1-help-414195-2.html" TargetMode="External"/><Relationship Id="rId7" Type="http://schemas.openxmlformats.org/officeDocument/2006/relationships/hyperlink" Target="http://www.dzsat.org/forum/f422/flash-info-team-kyng-free-serveur-410985.html" TargetMode="External"/><Relationship Id="rId162" Type="http://schemas.openxmlformats.org/officeDocument/2006/relationships/hyperlink" Target="http://forums.kyngdvb.com/showthread.php/23087-liste-provider-CCcam-prio-ignore?p=364640&amp;viewfull=1" TargetMode="External"/><Relationship Id="rId183" Type="http://schemas.openxmlformats.org/officeDocument/2006/relationships/hyperlink" Target="http://www.cdiscount.com/high-tech/recepteurs-tnt-satellite/atlas-hd-200s-wifi-ethernet-menu-gris-cristor/f-1067202-auc3256220211222.html" TargetMode="External"/><Relationship Id="rId2" Type="http://schemas.openxmlformats.org/officeDocument/2006/relationships/numbering" Target="numbering.xml"/><Relationship Id="rId29" Type="http://schemas.openxmlformats.org/officeDocument/2006/relationships/hyperlink" Target="http://www.dzsat.org/forum/f433/peut-on-partager-l-emu-tnt-suisse-et-orf-396179.html" TargetMode="External"/><Relationship Id="rId24" Type="http://schemas.openxmlformats.org/officeDocument/2006/relationships/hyperlink" Target="http://www.dzsat.org/forum/f422/listes-de-favoris-completes-astra-hotbird-mis-a-jour-par-scan-upd-pid-s-et-pmt-s-384466-15.html" TargetMode="External"/><Relationship Id="rId40" Type="http://schemas.openxmlformats.org/officeDocument/2006/relationships/hyperlink" Target="http://www.dzsat.org/forum/f433/question-ordre-de-controle-sur-hd200s-396510.html" TargetMode="External"/><Relationship Id="rId45" Type="http://schemas.openxmlformats.org/officeDocument/2006/relationships/hyperlink" Target="http://fr.kingofsat.net/pos-5W.php" TargetMode="External"/><Relationship Id="rId66" Type="http://schemas.openxmlformats.org/officeDocument/2006/relationships/hyperlink" Target="http://forums.kyngdvb.com/showthread.php/30103-Atlas-HD-x00-AIO-PC-Tools-v2-00?p=368392&amp;viewfull=1" TargetMode="External"/><Relationship Id="rId87" Type="http://schemas.openxmlformats.org/officeDocument/2006/relationships/hyperlink" Target="http://www.dzsat.org/forum/f422/introduire-les-cles-sur-l-atlas-hd-100-and-l-atlas-hd-200s-313828.html" TargetMode="External"/><Relationship Id="rId110" Type="http://schemas.openxmlformats.org/officeDocument/2006/relationships/hyperlink" Target="http://www.dzsat.org/forum/f433/probleme-de-configuration-dongle-interne-atlas-hd-200s-414809.html" TargetMode="External"/><Relationship Id="rId115" Type="http://schemas.openxmlformats.org/officeDocument/2006/relationships/hyperlink" Target="http://www.dzsat.org/forum/f433/erreur-84-52-atlas-hd-200-a-423333-2.html" TargetMode="External"/><Relationship Id="rId131" Type="http://schemas.openxmlformats.org/officeDocument/2006/relationships/hyperlink" Target="https://kyngmania.wordpress.com/category/hd200s-tutos/" TargetMode="External"/><Relationship Id="rId136" Type="http://schemas.openxmlformats.org/officeDocument/2006/relationships/hyperlink" Target="http://webapps.stackexchange.com/questions/27414/how-to-use-googles-web-cache-to-view-a-page" TargetMode="External"/><Relationship Id="rId157" Type="http://schemas.openxmlformats.org/officeDocument/2006/relationships/hyperlink" Target="http://www.dzsat.org/forum/f433/probleme-de-reception-atlas-hd200s-417782.html" TargetMode="External"/><Relationship Id="rId178" Type="http://schemas.openxmlformats.org/officeDocument/2006/relationships/hyperlink" Target="http://www.dzsat.org/forum/f433/tnt-out-397132.html" TargetMode="External"/><Relationship Id="rId61" Type="http://schemas.openxmlformats.org/officeDocument/2006/relationships/hyperlink" Target="http://www.dzsat.org/forum/f422/listes-de-favoris-completes-astra-hotbird-mis-a-jour-par-scan-upd-pid-s-et-pmt-s-384466-15.html" TargetMode="External"/><Relationship Id="rId82" Type="http://schemas.openxmlformats.org/officeDocument/2006/relationships/hyperlink" Target="http://cccam4you.com/" TargetMode="External"/><Relationship Id="rId152" Type="http://schemas.openxmlformats.org/officeDocument/2006/relationships/hyperlink" Target="http://www.dzsat.org/forum/f138/des-nouvelles-de-la-nouvelle-carte-pirate-tchini-411876.html" TargetMode="External"/><Relationship Id="rId173" Type="http://schemas.openxmlformats.org/officeDocument/2006/relationships/hyperlink" Target="http://forums.kyngdvb.com/showthread.php/23220-Architecture-compl%C3%A8te-du-menu-de-l-Atlas-HD-100?p=272584&amp;viewfull=1" TargetMode="External"/><Relationship Id="rId194" Type="http://schemas.openxmlformats.org/officeDocument/2006/relationships/hyperlink" Target="http://www.dzsat.org/forum/f432/atlas-hd-100-and-cle-wifi-la-galere-407990.html" TargetMode="External"/><Relationship Id="rId199" Type="http://schemas.openxmlformats.org/officeDocument/2006/relationships/hyperlink" Target="http://guilde-sat.biz/index.php?threads/listes-de-favoris-compl%C3%A8tes-astra-hotbird-mis-%C3%A0-jour-par-scan-upd-pids-et-pmts.4610/" TargetMode="External"/><Relationship Id="rId19" Type="http://schemas.openxmlformats.org/officeDocument/2006/relationships/hyperlink" Target="http://www.dzsat.org/forum/f432/atlas-hd100-bloquer-led-rouge-381668.html" TargetMode="External"/><Relationship Id="rId14" Type="http://schemas.openxmlformats.org/officeDocument/2006/relationships/hyperlink" Target="http://flashreceiver.blogspot.fr/2013/11/trouver-votre-server-cccam-ici.html" TargetMode="External"/><Relationship Id="rId30" Type="http://schemas.openxmlformats.org/officeDocument/2006/relationships/hyperlink" Target="http://www.dzsat.org/forum/f422/scan-problemes-potentiels-396410.html" TargetMode="External"/><Relationship Id="rId35" Type="http://schemas.openxmlformats.org/officeDocument/2006/relationships/hyperlink" Target="http://www.dzsat.org/forum/f331/4-paraboles-en-collectives-389055-4.html" TargetMode="External"/><Relationship Id="rId56" Type="http://schemas.openxmlformats.org/officeDocument/2006/relationships/hyperlink" Target="http://fr.kingofsat.net/news19.2E.php" TargetMode="External"/><Relationship Id="rId77" Type="http://schemas.openxmlformats.org/officeDocument/2006/relationships/hyperlink" Target="http://www.dzsat.org/forum/f449/free-cccam-server-open-user-334075-109.html" TargetMode="External"/><Relationship Id="rId100" Type="http://schemas.openxmlformats.org/officeDocument/2006/relationships/hyperlink" Target="http://www.dzsat.org/forum/f433/etat-du-dongle-interne-atlas-hd-200s-375609-89.html" TargetMode="External"/><Relationship Id="rId105" Type="http://schemas.openxmlformats.org/officeDocument/2006/relationships/hyperlink" Target="http://www.dzsat.org/forum/f433/etat-du-dongle-interne-atlas-hd-200s-375609-70.html" TargetMode="External"/><Relationship Id="rId126" Type="http://schemas.openxmlformats.org/officeDocument/2006/relationships/hyperlink" Target="https://www.youtube.com/watch?v=JPhuNHFjQrk" TargetMode="External"/><Relationship Id="rId147" Type="http://schemas.openxmlformats.org/officeDocument/2006/relationships/hyperlink" Target="http://www.dzsat.org/forum/f433/mainsoftware-b100-atlas-hd200s-416336.html" TargetMode="External"/><Relationship Id="rId168" Type="http://schemas.openxmlformats.org/officeDocument/2006/relationships/hyperlink" Target="http://www.dzsat.org/forum/f422/etat-des-frees-serveurs-kyng-atlas-hd-100-and-atlas-hd-200s-354363-412.html" TargetMode="External"/><Relationship Id="rId8" Type="http://schemas.openxmlformats.org/officeDocument/2006/relationships/hyperlink" Target="http://www.dzsat.org/forum/f422/connecter-le-hd100-a-internet-et-utiliser-les-serveurs-gratuits-313493.html" TargetMode="External"/><Relationship Id="rId51" Type="http://schemas.openxmlformats.org/officeDocument/2006/relationships/hyperlink" Target="http://www.dzsat.org/forum/f422/dump-atlas-hd-100-and-hd-200-a-398791.html" TargetMode="External"/><Relationship Id="rId72" Type="http://schemas.openxmlformats.org/officeDocument/2006/relationships/hyperlink" Target="http://cardshar.com/category/generator-cccam/" TargetMode="External"/><Relationship Id="rId93" Type="http://schemas.openxmlformats.org/officeDocument/2006/relationships/hyperlink" Target="http://www.dzsat.org/forum/f433/atlas-200-hd-ne-decrypte-que-nt1-help-414195-3.html" TargetMode="External"/><Relationship Id="rId98" Type="http://schemas.openxmlformats.org/officeDocument/2006/relationships/hyperlink" Target="http://www.dzsat.org/forum/f422/pour-ceux-qui-ont-des-deconnexions-sur-leurs-recepteurs-407916.html" TargetMode="External"/><Relationship Id="rId121" Type="http://schemas.openxmlformats.org/officeDocument/2006/relationships/hyperlink" Target="http://www.dzsat.org/forum/f422/tuto-creation-des-favoris-sur-l-atlas-hd100-316156.html" TargetMode="External"/><Relationship Id="rId142" Type="http://schemas.openxmlformats.org/officeDocument/2006/relationships/hyperlink" Target="http://www.satdvb.biz/PowerVu1.html" TargetMode="External"/><Relationship Id="rId163" Type="http://schemas.openxmlformats.org/officeDocument/2006/relationships/hyperlink" Target="http://www.dzsat.org/forum/f422/editer-la-liste-prio-ignores-sur-le-hd100-317035.html" TargetMode="External"/><Relationship Id="rId184" Type="http://schemas.openxmlformats.org/officeDocument/2006/relationships/hyperlink" Target="http://atlas-hd.com/fr/magasins" TargetMode="External"/><Relationship Id="rId189" Type="http://schemas.openxmlformats.org/officeDocument/2006/relationships/hyperlink" Target="http://www.dzsat.org/forum/f433/connecter-le-hd-200s-a-internet-via-le-wi-fi-375711.html" TargetMode="External"/><Relationship Id="rId3" Type="http://schemas.openxmlformats.org/officeDocument/2006/relationships/styles" Target="styles.xml"/><Relationship Id="rId25" Type="http://schemas.openxmlformats.org/officeDocument/2006/relationships/hyperlink" Target="http://www.dzsat.org/forum/attachment.php?attachmentid=42040&amp;d=1401918377" TargetMode="External"/><Relationship Id="rId46" Type="http://schemas.openxmlformats.org/officeDocument/2006/relationships/hyperlink" Target="http://www.dzsat.org/forum/f433/probleme-wifi-200-s-404406.html" TargetMode="External"/><Relationship Id="rId67" Type="http://schemas.openxmlformats.org/officeDocument/2006/relationships/hyperlink" Target="http://www.dzsat.org/forum/f432/banniere-d-information-des-chaines-atlas-100-hd-387890.html" TargetMode="External"/><Relationship Id="rId116" Type="http://schemas.openxmlformats.org/officeDocument/2006/relationships/hyperlink" Target="http://www.dzsat.org/forum/f433/probleme-fail-sur-hd200-suite-coupure-courant-en-mise-a-jour-de-l-aide-svp-419495.html" TargetMode="External"/><Relationship Id="rId137" Type="http://schemas.openxmlformats.org/officeDocument/2006/relationships/hyperlink" Target="http://www.dzsat.org/forum/f422/kace-hd-v4-01-faq-s-et-astuces-382942.html" TargetMode="External"/><Relationship Id="rId158" Type="http://schemas.openxmlformats.org/officeDocument/2006/relationships/hyperlink" Target="http://www.dzsat.org/forum/f433/partage-carte-018-en-local-sur-deuxieme-hd-200s-414746.html" TargetMode="External"/><Relationship Id="rId20" Type="http://schemas.openxmlformats.org/officeDocument/2006/relationships/hyperlink" Target="http://www.dzsat.org/forum/f422/confirmation-de-procedure-388596.html-----------------------------------------------------------------------------" TargetMode="External"/><Relationship Id="rId41" Type="http://schemas.openxmlformats.org/officeDocument/2006/relationships/hyperlink" Target="http://www.dzsat.org/forum/f422/listes-de-favoris-completes-astra-hotbird-mis-a-jour-par-scan-upd-pid-s-et-pmt-s-384466-23.html" TargetMode="External"/><Relationship Id="rId62" Type="http://schemas.openxmlformats.org/officeDocument/2006/relationships/hyperlink" Target="http://www.dzsat.org/forum/f422/listes-de-favoris-completes-astra-hotbird-mis-a-jour-par-scan-upd-pid-s-et-pmt-s-384466-86.html" TargetMode="External"/><Relationship Id="rId83" Type="http://schemas.openxmlformats.org/officeDocument/2006/relationships/hyperlink" Target="http://cccam-mania.blogspot.com/search?updated-min=2014-01-01T00:00:00%2B01:00&amp;updated-max=2015-01-01T00:00:00%2B01:00&amp;max-results=31" TargetMode="External"/><Relationship Id="rId88" Type="http://schemas.openxmlformats.org/officeDocument/2006/relationships/hyperlink" Target="http://www.dzsat.org/forum/f433/reglage-atlas-200-hd-et-parametrage-sur-antenne-collectif-precabler-numericable-397521-3.html" TargetMode="External"/><Relationship Id="rId111" Type="http://schemas.openxmlformats.org/officeDocument/2006/relationships/hyperlink" Target="http://www.dzsat.org/forum/f433/etat-du-dongle-interne-atlas-hd-200s-375609-43.html" TargetMode="External"/><Relationship Id="rId132" Type="http://schemas.openxmlformats.org/officeDocument/2006/relationships/hyperlink" Target="http://www.dzsat.org/forum/f138/iptv-et-vod-gratuit-407595.html" TargetMode="External"/><Relationship Id="rId153" Type="http://schemas.openxmlformats.org/officeDocument/2006/relationships/hyperlink" Target="http://kyngland.blogspot.fr/2015/02/nouvelle-carte-tout-ce-quil-faut-savoir.html" TargetMode="External"/><Relationship Id="rId174" Type="http://schemas.openxmlformats.org/officeDocument/2006/relationships/hyperlink" Target="http://www.dzsat.org/forum/f422/resolution-du-probleme-quartz-de-la-telecommande-avec-la-mise-a-jours-a-111-a-350945.html" TargetMode="External"/><Relationship Id="rId179" Type="http://schemas.openxmlformats.org/officeDocument/2006/relationships/hyperlink" Target="http://www.dzsat.org/forum/f433/nouvelle-mise-a-jour-de-la-tntsat-pour-atlas-hd-200-version-b-111-a-397224-3.html" TargetMode="External"/><Relationship Id="rId195" Type="http://schemas.openxmlformats.org/officeDocument/2006/relationships/hyperlink" Target="http://www.tp-link.com/lk/article/?faqid=151" TargetMode="External"/><Relationship Id="rId190" Type="http://schemas.openxmlformats.org/officeDocument/2006/relationships/hyperlink" Target="http://www.dzsat.org/forum/f433/wifi-atlas-hd-200s-pourquoi-et-quoi-choisir-whed-ou-sci-393491.html" TargetMode="External"/><Relationship Id="rId15" Type="http://schemas.openxmlformats.org/officeDocument/2006/relationships/image" Target="media/image1.gif"/><Relationship Id="rId36" Type="http://schemas.openxmlformats.org/officeDocument/2006/relationships/hyperlink" Target="http://www.dzsat.org/forum/f422/perte-de-signale-405604.html" TargetMode="External"/><Relationship Id="rId57" Type="http://schemas.openxmlformats.org/officeDocument/2006/relationships/hyperlink" Target="http://fr.kingofsat.net/news13.0E.php" TargetMode="External"/><Relationship Id="rId106" Type="http://schemas.openxmlformats.org/officeDocument/2006/relationships/hyperlink" Target="http://www.dzsat.org/forum/f433/question-installation-403736-8.html" TargetMode="External"/><Relationship Id="rId127" Type="http://schemas.openxmlformats.org/officeDocument/2006/relationships/hyperlink" Target="http://www.dzsat.org/forum/f422/flasher-l-atlas-hd-100-avec-le-kyng-hd100-multiloader-313930.html" TargetMode="External"/><Relationship Id="rId10" Type="http://schemas.openxmlformats.org/officeDocument/2006/relationships/hyperlink" Target="http://www.dzsat.org/forum/f283/" TargetMode="External"/><Relationship Id="rId31" Type="http://schemas.openxmlformats.org/officeDocument/2006/relationships/hyperlink" Target="http://www.dzsat.org/forum/f433/tnt-out-396614-2.html" TargetMode="External"/><Relationship Id="rId52" Type="http://schemas.openxmlformats.org/officeDocument/2006/relationships/hyperlink" Target="http://www.dzsat.org/forum/f422/dump-atlas-hd-100-and-hd-200-a-398791.html" TargetMode="External"/><Relationship Id="rId73" Type="http://schemas.openxmlformats.org/officeDocument/2006/relationships/hyperlink" Target="http://kyngland.blogspot.fr/" TargetMode="External"/><Relationship Id="rId78" Type="http://schemas.openxmlformats.org/officeDocument/2006/relationships/hyperlink" Target="http://www.dzsat.org/forum/f449/" TargetMode="External"/><Relationship Id="rId94" Type="http://schemas.openxmlformats.org/officeDocument/2006/relationships/hyperlink" Target="http://www.dzsat.org/forum/f422/configuration-cle-3g-avec-le-modem-dlink2750-u-385855.html" TargetMode="External"/><Relationship Id="rId99" Type="http://schemas.openxmlformats.org/officeDocument/2006/relationships/hyperlink" Target="http://www.dzsat.org/forum/f433/etat-du-dongle-interne-atlas-hd-200s-375609-29.html" TargetMode="External"/><Relationship Id="rId101" Type="http://schemas.openxmlformats.org/officeDocument/2006/relationships/hyperlink" Target="http://www.dzsat.org/forum/f433/configuration-du-dongle-interne-atlas-hd-200s-384305.html" TargetMode="External"/><Relationship Id="rId122" Type="http://schemas.openxmlformats.org/officeDocument/2006/relationships/hyperlink" Target="http://www.dzsat.org/forum/f433/mise-a-jour-des-chaines-413350.html" TargetMode="External"/><Relationship Id="rId143" Type="http://schemas.openxmlformats.org/officeDocument/2006/relationships/hyperlink" Target="http://kyngdownloads.blogspot.be/" TargetMode="External"/><Relationship Id="rId148" Type="http://schemas.openxmlformats.org/officeDocument/2006/relationships/hyperlink" Target="http://www.dzsat.org/forum/f422/maitriser-son-atlas-hd-100-and-hd-200s-317968.html" TargetMode="External"/><Relationship Id="rId164" Type="http://schemas.openxmlformats.org/officeDocument/2006/relationships/hyperlink" Target="http://forums.kyngdvb.com/showthread.php/29282-Comment-programmer-amp-enregistrer-un-programme" TargetMode="External"/><Relationship Id="rId169" Type="http://schemas.openxmlformats.org/officeDocument/2006/relationships/hyperlink" Target="http://www.dzsat.org/forum/f422/etat-des-frees-serveurs-kyng-atlas-hd-100-and-atlas-hd-200s-354363-392.html" TargetMode="External"/><Relationship Id="rId185" Type="http://schemas.openxmlformats.org/officeDocument/2006/relationships/hyperlink" Target="http://digitalizate.es/electrnica-decodificadores-c-29.html" TargetMode="External"/><Relationship Id="rId4" Type="http://schemas.openxmlformats.org/officeDocument/2006/relationships/settings" Target="settings.xml"/><Relationship Id="rId9" Type="http://schemas.openxmlformats.org/officeDocument/2006/relationships/hyperlink" Target="http://www.dzsat.org/forum/f422/connecter-le-hd100-a-internet-et-utiliser-les-serveurs-gratuits-313493.html" TargetMode="External"/><Relationship Id="rId180" Type="http://schemas.openxmlformats.org/officeDocument/2006/relationships/hyperlink" Target="http://www.dzsat.org/forum/f422/tuto-comment-ajouter-un-nouveau-transpondeur-318649.html" TargetMode="External"/><Relationship Id="rId26" Type="http://schemas.openxmlformats.org/officeDocument/2006/relationships/image" Target="media/image2.jpeg"/><Relationship Id="rId47" Type="http://schemas.openxmlformats.org/officeDocument/2006/relationships/hyperlink" Target="http://www.dzsat.org/forum/f422/les-differences-entre-atlas-200-v1-et-le-v2-393416.html" TargetMode="External"/><Relationship Id="rId68" Type="http://schemas.openxmlformats.org/officeDocument/2006/relationships/hyperlink" Target="http://home.kyngdvb.com/main-downloads-page/atlas-hd-200-software/category/18-hd-200-k-y-n-g-boot-files-kbt" TargetMode="External"/><Relationship Id="rId89" Type="http://schemas.openxmlformats.org/officeDocument/2006/relationships/hyperlink" Target="http://www.dzsat.org/forum/f433/atlas-hd-200-et-antenne-collective-425110.html" TargetMode="External"/><Relationship Id="rId112" Type="http://schemas.openxmlformats.org/officeDocument/2006/relationships/hyperlink" Target="http://www.dzsat.org/forum/f433/schemas-de-principe-dongle-interne-hd-200s-376651-2.html" TargetMode="External"/><Relationship Id="rId133" Type="http://schemas.openxmlformats.org/officeDocument/2006/relationships/hyperlink" Target="http://www.dzsat.org/forum/f422/k-y-n-g-community-faq-383368.html" TargetMode="External"/><Relationship Id="rId154" Type="http://schemas.openxmlformats.org/officeDocument/2006/relationships/hyperlink" Target="http://www.dzsat.org/forum/f422/comment-utiliser-le-kyng-hd-netfile-editor-v2-00-a-390621.html" TargetMode="External"/><Relationship Id="rId175" Type="http://schemas.openxmlformats.org/officeDocument/2006/relationships/hyperlink" Target="http://www.dzsat.org/forum/f422/code-telecommande-hd200s-pour-telecommande-universelle-410549.html" TargetMode="External"/><Relationship Id="rId196" Type="http://schemas.openxmlformats.org/officeDocument/2006/relationships/hyperlink" Target="http://www.dzsat.org/forum/f433/atlas-hd-200s-configuration-et-connexion-avec-smartphone-via-wifi-pour-internet-3g-386229.html" TargetMode="External"/><Relationship Id="rId200" Type="http://schemas.openxmlformats.org/officeDocument/2006/relationships/hyperlink" Target="http://www.en.digitalbitrate.com/dtv.php?liste=1&amp;live=61&amp;lang=fr&amp;mux=11817" TargetMode="External"/><Relationship Id="rId16" Type="http://schemas.openxmlformats.org/officeDocument/2006/relationships/hyperlink" Target="http://tele.premiere.fr/Audience-tele" TargetMode="External"/><Relationship Id="rId37" Type="http://schemas.openxmlformats.org/officeDocument/2006/relationships/hyperlink" Target="http://www.dzsat.org/forum/f433/chaines-belge-399472.html" TargetMode="External"/><Relationship Id="rId58" Type="http://schemas.openxmlformats.org/officeDocument/2006/relationships/hyperlink" Target="http://fr.kingofsat.net/pos-19.2E.php" TargetMode="External"/><Relationship Id="rId79" Type="http://schemas.openxmlformats.org/officeDocument/2006/relationships/hyperlink" Target="http://www.sharing-belge.fr/serveurs-gratuits/" TargetMode="External"/><Relationship Id="rId102" Type="http://schemas.openxmlformats.org/officeDocument/2006/relationships/hyperlink" Target="http://www.dzsat.org/forum/f433/etat-du-dongle-interne-atlas-hd-200s-375609-74.html" TargetMode="External"/><Relationship Id="rId123" Type="http://schemas.openxmlformats.org/officeDocument/2006/relationships/hyperlink" Target="http://www.dzsat.org/forum/f432/france-2-hd-417535-2.html" TargetMode="External"/><Relationship Id="rId144" Type="http://schemas.openxmlformats.org/officeDocument/2006/relationships/hyperlink" Target="http://fr.aliexpress.com/item/Free-Shipping-good-quality-LNB-Bracket-LNB-holder-hold-up-to-4-ku-band-LNB-free/1840735998.html" TargetMode="External"/><Relationship Id="rId90" Type="http://schemas.openxmlformats.org/officeDocument/2006/relationships/hyperlink" Target="http://www.dzsat.org/forum/f433/probleme-tuner-ou-signal-sur-astra-413587.html" TargetMode="External"/><Relationship Id="rId165" Type="http://schemas.openxmlformats.org/officeDocument/2006/relationships/hyperlink" Target="http://www.dzsat.org/forum/f422/resharer-l-emu-du-hd-100-vers-un-autre-demo-332620.html" TargetMode="External"/><Relationship Id="rId186" Type="http://schemas.openxmlformats.org/officeDocument/2006/relationships/hyperlink" Target="http://www.transplanet.fr/boutique/info_produit.asp?num=20813" TargetMode="External"/><Relationship Id="rId27" Type="http://schemas.openxmlformats.org/officeDocument/2006/relationships/hyperlink" Target="http://www.dzsat.org/forum/attachment.php?attachmentid=42039&amp;d=1401918183" TargetMode="External"/><Relationship Id="rId48" Type="http://schemas.openxmlformats.org/officeDocument/2006/relationships/hyperlink" Target="http://www.dzsat.org/forum/f422/connexion-atlas-200s-en-wifi-probleme-tests-pousses-et-feedback-409062.html" TargetMode="External"/><Relationship Id="rId69" Type="http://schemas.openxmlformats.org/officeDocument/2006/relationships/hyperlink" Target="http://www.testious.com/" TargetMode="External"/><Relationship Id="rId113" Type="http://schemas.openxmlformats.org/officeDocument/2006/relationships/hyperlink" Target="http://www.dzsat.org/forum/f433/etat-du-dongle-interne-atlas-hd-200s-375609-87.html" TargetMode="External"/><Relationship Id="rId134" Type="http://schemas.openxmlformats.org/officeDocument/2006/relationships/hyperlink" Target="http://forums.kyngdvb.com/forum.php" TargetMode="External"/><Relationship Id="rId80" Type="http://schemas.openxmlformats.org/officeDocument/2006/relationships/hyperlink" Target="http://tempolink.blogspot.nl/" TargetMode="External"/><Relationship Id="rId155" Type="http://schemas.openxmlformats.org/officeDocument/2006/relationships/hyperlink" Target="http://www.dzsat.org/forum/f422/novice-et-nouveau-possesseur-d-un-atlas-hd-100-ou-atlas-hd-200s-quoi-faire-389600.html" TargetMode="External"/><Relationship Id="rId176" Type="http://schemas.openxmlformats.org/officeDocument/2006/relationships/hyperlink" Target="http://www.dzsat.org/forum/f422/option-time-out-free-server-316862.html" TargetMode="External"/><Relationship Id="rId197" Type="http://schemas.openxmlformats.org/officeDocument/2006/relationships/hyperlink" Target="http://kb.netgear.com/app/answers/detail/a_id/20934/%7E/wn1000rp-faqs" TargetMode="External"/><Relationship Id="rId201" Type="http://schemas.openxmlformats.org/officeDocument/2006/relationships/fontTable" Target="fontTable.xml"/><Relationship Id="rId17" Type="http://schemas.openxmlformats.org/officeDocument/2006/relationships/hyperlink" Target="http://www.dzsat.org/forum/f422/carte-de-chez-orange-et-atlas-200s-411211.html" TargetMode="External"/><Relationship Id="rId38" Type="http://schemas.openxmlformats.org/officeDocument/2006/relationships/hyperlink" Target="http://www.dzsat.org/forum/f422/d-ou-vient-mon-probleme-la-connexion-internet-est-ok-mais-le-server-ne-decrypte-pas-358879.html" TargetMode="External"/><Relationship Id="rId59" Type="http://schemas.openxmlformats.org/officeDocument/2006/relationships/hyperlink" Target="http://fr.kingofsat.net/pos-13E.php" TargetMode="External"/><Relationship Id="rId103" Type="http://schemas.openxmlformats.org/officeDocument/2006/relationships/hyperlink" Target="http://www.dzsat.org/forum/f433/atlas-hd-200-fonction-dongle-375371.html" TargetMode="External"/><Relationship Id="rId124" Type="http://schemas.openxmlformats.org/officeDocument/2006/relationships/hyperlink" Target="http://www.dzsat.org/forum/f433/favoris-qui-disparaissent-409876.html" TargetMode="External"/><Relationship Id="rId70" Type="http://schemas.openxmlformats.org/officeDocument/2006/relationships/hyperlink" Target="http://www.dzsat.org/forum/f433/je-vais-acheter-un-atlas-hd-200s-besoin-d-informations-410370-6.html" TargetMode="External"/><Relationship Id="rId91" Type="http://schemas.openxmlformats.org/officeDocument/2006/relationships/hyperlink" Target="http://www.dzsat.org/forum/f433/reglage-atlas-200-hd-et-parametrage-sur-antenne-collectif-precabler-numericable-397521-3.html" TargetMode="External"/><Relationship Id="rId145" Type="http://schemas.openxmlformats.org/officeDocument/2006/relationships/hyperlink" Target="http://fr.aliexpress.com/item/LNB-Holder-Bracket-Mount-SATELLITE-FTA-4-LNB-BRACKET-MOUNT-HOLDER-Free-Shipping/539641506.html" TargetMode="External"/><Relationship Id="rId166" Type="http://schemas.openxmlformats.org/officeDocument/2006/relationships/hyperlink" Target="http://www.dzsat.org/forum/f422/scan-problemes-potentiels-396410.html" TargetMode="External"/><Relationship Id="rId187" Type="http://schemas.openxmlformats.org/officeDocument/2006/relationships/hyperlink" Target="http://www.dzsat.org/forum/f422/verrouiller-deverrouiller-les-chaines-sur-atlas-hd-100-controle-parental-320601.html" TargetMode="External"/><Relationship Id="rId1" Type="http://schemas.openxmlformats.org/officeDocument/2006/relationships/customXml" Target="../customXml/item1.xml"/><Relationship Id="rId28" Type="http://schemas.openxmlformats.org/officeDocument/2006/relationships/image" Target="media/image3.jpeg"/><Relationship Id="rId49" Type="http://schemas.openxmlformats.org/officeDocument/2006/relationships/hyperlink" Target="http://www.dzsat.org/forum/f433/reglage-atlas-200-hd-et-parametrage-sur-antenne-collectif-precabler-numericable-397521-2.html" TargetMode="External"/><Relationship Id="rId114" Type="http://schemas.openxmlformats.org/officeDocument/2006/relationships/hyperlink" Target="http://www.dzsat.org/forum/f422/a-propos-de-l-epg-382845.html" TargetMode="External"/><Relationship Id="rId60" Type="http://schemas.openxmlformats.org/officeDocument/2006/relationships/hyperlink" Target="http://www.dzsat.org/forum/f422/activation-carte-csat-atlas-hd-ou-bien-le-cube-419517.html" TargetMode="External"/><Relationship Id="rId81" Type="http://schemas.openxmlformats.org/officeDocument/2006/relationships/hyperlink" Target="http://www.algshop.com/showthread.php?425-Pro-CCcam-Newcamd-Server-For-Free-to-All" TargetMode="External"/><Relationship Id="rId135" Type="http://schemas.openxmlformats.org/officeDocument/2006/relationships/hyperlink" Target="http://home.kyngdvb.com/" TargetMode="External"/><Relationship Id="rId156" Type="http://schemas.openxmlformats.org/officeDocument/2006/relationships/hyperlink" Target="http://www.dzsat.org/forum/f422/des-outils-de-hd-100-a-313135.html" TargetMode="External"/><Relationship Id="rId177" Type="http://schemas.openxmlformats.org/officeDocument/2006/relationships/hyperlink" Target="http://www.dzsat.org/forum/f433/tnt-out-396614-2.html" TargetMode="External"/><Relationship Id="rId198" Type="http://schemas.openxmlformats.org/officeDocument/2006/relationships/hyperlink" Target="http://www.tp-link.fr/support/faq/?keywords=TL-WA850RE" TargetMode="External"/><Relationship Id="rId202" Type="http://schemas.openxmlformats.org/officeDocument/2006/relationships/theme" Target="theme/theme1.xml"/><Relationship Id="rId18" Type="http://schemas.openxmlformats.org/officeDocument/2006/relationships/hyperlink" Target="http://www.dzsat.org/forum/f433/aide-editer-liste-de-chaine-avec-kyng-hd-channel-editor-v4-03-a-385716.html" TargetMode="External"/><Relationship Id="rId39" Type="http://schemas.openxmlformats.org/officeDocument/2006/relationships/hyperlink" Target="https://dl.dropboxusercontent.com/u/59652900/ALIM-HD100.rar" TargetMode="External"/><Relationship Id="rId50" Type="http://schemas.openxmlformats.org/officeDocument/2006/relationships/hyperlink" Target="http://www.dzsat.org/forum/f433/frequence-non-connue-sur-astra-395067.html" TargetMode="External"/><Relationship Id="rId104" Type="http://schemas.openxmlformats.org/officeDocument/2006/relationships/hyperlink" Target="http://www.dzsat.org/forum/f433/etat-du-dongle-interne-atlas-hd-200s-375609-43.html" TargetMode="External"/><Relationship Id="rId125" Type="http://schemas.openxmlformats.org/officeDocument/2006/relationships/hyperlink" Target="http://www.dzsat.org/forum/f422/listes-de-favoris-completes-astra-hotbird-mis-a-jour-par-scan-upd-pid-s-et-pmt-s-384466-59.html" TargetMode="External"/><Relationship Id="rId146" Type="http://schemas.openxmlformats.org/officeDocument/2006/relationships/hyperlink" Target="http://www.dzsat.org/forum/f422/tuto-mise-a-jour-logo-316864.html" TargetMode="External"/><Relationship Id="rId167" Type="http://schemas.openxmlformats.org/officeDocument/2006/relationships/hyperlink" Target="http://www.dzsat.org/forum/f433/be-in-sport-ne-fonctionne-plus-422732-2.html" TargetMode="External"/><Relationship Id="rId188" Type="http://schemas.openxmlformats.org/officeDocument/2006/relationships/hyperlink" Target="http://www.dzsat.org/forum/f433/connecter-le-hd-200s-a-internet-via-le-wi-fi-375711.html" TargetMode="External"/><Relationship Id="rId71" Type="http://schemas.openxmlformats.org/officeDocument/2006/relationships/hyperlink" Target="http://www.dzsat.org/forum/f449/gross-liste-de-generateur-a-ne-pas-louper-412993.html" TargetMode="External"/><Relationship Id="rId92" Type="http://schemas.openxmlformats.org/officeDocument/2006/relationships/hyperlink" Target="http://www.dzsat.org/forum/f433/liste-des-chaines-grise-hd200-392962.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Mod&#232;les%20Office%20personnalis&#233;s\MINI-MARG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FFB0A-22DE-4FD1-B24E-3E6CBBAC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MINI-MARGE.dotx</Template>
  <TotalTime>2482</TotalTime>
  <Pages>22</Pages>
  <Words>14482</Words>
  <Characters>79654</Characters>
  <Application>Microsoft Office Word</Application>
  <DocSecurity>0</DocSecurity>
  <Lines>663</Lines>
  <Paragraphs>187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c:creator>
  <cp:keywords/>
  <dc:description/>
  <cp:lastModifiedBy>jo</cp:lastModifiedBy>
  <cp:revision>232</cp:revision>
  <dcterms:created xsi:type="dcterms:W3CDTF">2013-11-19T20:04:00Z</dcterms:created>
  <dcterms:modified xsi:type="dcterms:W3CDTF">2015-10-16T20:05:00Z</dcterms:modified>
</cp:coreProperties>
</file>